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2701" w14:textId="3B9DD995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bookmarkStart w:id="0" w:name="_GoBack"/>
      <w:bookmarkEnd w:id="0"/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915F45">
        <w:rPr>
          <w:rFonts w:cs="Arial"/>
          <w:b/>
          <w:color w:val="000000"/>
          <w:sz w:val="24"/>
          <w:lang w:eastAsia="zh-CN"/>
        </w:rPr>
        <w:t>3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915F45">
        <w:rPr>
          <w:rFonts w:cs="Arial"/>
          <w:b/>
          <w:color w:val="000000"/>
          <w:sz w:val="24"/>
          <w:lang w:eastAsia="zh-CN"/>
        </w:rPr>
        <w:t>3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418140E8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BC7B3D">
        <w:rPr>
          <w:b/>
          <w:noProof/>
          <w:sz w:val="24"/>
        </w:rPr>
        <w:t>9-17 May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af3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"/>
        <w:gridCol w:w="1129"/>
        <w:gridCol w:w="2283"/>
        <w:gridCol w:w="1715"/>
        <w:gridCol w:w="809"/>
        <w:gridCol w:w="1210"/>
        <w:gridCol w:w="845"/>
        <w:gridCol w:w="670"/>
        <w:gridCol w:w="1112"/>
      </w:tblGrid>
      <w:tr w:rsidR="009B561C" w:rsidRPr="00401776" w14:paraId="2007629A" w14:textId="77777777" w:rsidTr="008B465D">
        <w:trPr>
          <w:tblHeader/>
          <w:tblCellSpacing w:w="0" w:type="dxa"/>
          <w:jc w:val="center"/>
        </w:trPr>
        <w:tc>
          <w:tcPr>
            <w:tcW w:w="10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proofErr w:type="spellStart"/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228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7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1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9B561C" w:rsidRPr="00401776" w14:paraId="4C1A793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2A4F9F" w:rsidRPr="00401776" w14:paraId="29B36944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494495C" w:rsidR="002A4F9F" w:rsidRPr="00B81260" w:rsidRDefault="002A4F9F" w:rsidP="002A4F9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44C119BF" w:rsidR="002A4F9F" w:rsidRPr="00B81260" w:rsidRDefault="002A4F9F" w:rsidP="002A4F9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S5-223516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054C1892" w:rsidR="002A4F9F" w:rsidRPr="00B81260" w:rsidRDefault="002A4F9F" w:rsidP="002A4F9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Reply LS on Issues Network Slice information delivery to a 3rd party (Reply LS to 3515)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4C8F1F91" w:rsidR="002A4F9F" w:rsidRPr="00B81260" w:rsidRDefault="002A4F9F" w:rsidP="002A4F9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Samsung (Erik Guttman)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0296D5D9" w:rsidR="002A4F9F" w:rsidRPr="00B81260" w:rsidRDefault="002A4F9F" w:rsidP="002A4F9F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6CEBFB96" w:rsidR="002A4F9F" w:rsidRPr="00B81260" w:rsidRDefault="002A4F9F" w:rsidP="002A4F9F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1BC7C15" w:rsidR="002A4F9F" w:rsidRPr="00725700" w:rsidRDefault="002A4F9F" w:rsidP="002A4F9F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</w:t>
            </w:r>
            <w:r w:rsidR="00846CB8"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3</w:t>
            </w: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 xml:space="preserve">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375FFBD4" w:rsidR="002A4F9F" w:rsidRPr="00D57224" w:rsidRDefault="004B7C10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6029A9A7" w:rsidR="002A4F9F" w:rsidRPr="00D57224" w:rsidRDefault="004B7C10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D9 approved</w:t>
            </w:r>
          </w:p>
        </w:tc>
      </w:tr>
      <w:tr w:rsidR="002A4F9F" w:rsidRPr="00401776" w14:paraId="4101460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2A4F9F" w:rsidRPr="003368ED" w:rsidRDefault="002A4F9F" w:rsidP="002A4F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2A4F9F" w:rsidRPr="003368ED" w:rsidRDefault="002A4F9F" w:rsidP="002A4F9F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2A4F9F" w:rsidRPr="003368ED" w:rsidRDefault="002A4F9F" w:rsidP="002A4F9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2A4F9F" w:rsidRPr="003368ED" w:rsidRDefault="002A4F9F" w:rsidP="002A4F9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2A4F9F" w:rsidRPr="003368ED" w:rsidRDefault="002A4F9F" w:rsidP="002A4F9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2A4F9F" w:rsidRPr="00EE52D9" w:rsidRDefault="002A4F9F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2A4F9F" w:rsidRPr="007A46C7" w:rsidRDefault="002A4F9F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2A4F9F" w:rsidRPr="00D07837" w:rsidRDefault="002A4F9F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2A4F9F" w:rsidRPr="00D07837" w:rsidRDefault="002A4F9F" w:rsidP="002A4F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F860BA" w:rsidRPr="00401776" w14:paraId="04D5213A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2BC82E" w14:textId="63E7E271" w:rsidR="00F860BA" w:rsidRPr="009674F3" w:rsidRDefault="00F860BA" w:rsidP="00F860B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B7025" w14:textId="0C2E8727" w:rsidR="00F860BA" w:rsidRPr="009674F3" w:rsidRDefault="00E944C4" w:rsidP="00F860B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F860BA" w:rsidRPr="00B81260">
                <w:rPr>
                  <w:rFonts w:ascii="Arial" w:hAnsi="Arial" w:cs="Arial"/>
                  <w:sz w:val="18"/>
                  <w:szCs w:val="18"/>
                </w:rPr>
                <w:t>S5-223014</w:t>
              </w:r>
            </w:hyperlink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F9F057" w14:textId="18CCE751" w:rsidR="00F860BA" w:rsidRPr="00203AFB" w:rsidRDefault="00F860BA" w:rsidP="00F860B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Collection of Rel-18 3GPP SA5 OAM 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WoP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(WG Vice Chair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861C97" w14:textId="07D2D011" w:rsidR="00F860BA" w:rsidRPr="00203AFB" w:rsidRDefault="00F860BA" w:rsidP="00F860B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(Huawei)) (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Lan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Zou)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E037E4F" w14:textId="21A170EC" w:rsidR="00F860BA" w:rsidRPr="00B81260" w:rsidRDefault="00F860BA" w:rsidP="00F860B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DP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11720B" w14:textId="735553D6" w:rsidR="00F860BA" w:rsidRDefault="00F860BA" w:rsidP="00F860BA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50E590" w14:textId="7003A806" w:rsidR="00F860BA" w:rsidRPr="00725700" w:rsidRDefault="00F860BA" w:rsidP="00F860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</w:t>
            </w:r>
            <w:r w:rsidR="006F5D7A"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4</w:t>
            </w: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 xml:space="preserve">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83AFC9" w14:textId="1DE420AC" w:rsidR="00F860BA" w:rsidRPr="00481549" w:rsidRDefault="00820F89" w:rsidP="00F860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FB9022" w14:textId="6F8D24BD" w:rsidR="00F860BA" w:rsidRPr="00481549" w:rsidRDefault="00820F89" w:rsidP="00F860B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D5 endorsed</w:t>
            </w:r>
          </w:p>
        </w:tc>
      </w:tr>
      <w:tr w:rsidR="00AE09DB" w:rsidRPr="00401776" w14:paraId="0B777D87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5C5F" w14:textId="13A82B3A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ACB274" w14:textId="1FC09A34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Pr="00B81260">
                <w:rPr>
                  <w:rFonts w:ascii="Arial" w:hAnsi="Arial" w:cs="Arial"/>
                  <w:sz w:val="18"/>
                  <w:szCs w:val="18"/>
                </w:rPr>
                <w:t>S5-223386</w:t>
              </w:r>
            </w:hyperlink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46F56A" w14:textId="2D9A2B0C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Living document for stage 2-3 alignment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1C536" w14:textId="0E7237B7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(WG chair) (Thomas Tovinger)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037A36C" w14:textId="737D8D67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other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55B59" w14:textId="10117EFC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17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B09E94" w14:textId="3AE874B7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24 May</w:t>
            </w:r>
          </w:p>
          <w:p w14:paraId="040E3B81" w14:textId="0DC054A8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0D72FF" w14:textId="7370288E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015DC7" w14:textId="1E5253B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noted</w:t>
            </w:r>
          </w:p>
        </w:tc>
      </w:tr>
      <w:tr w:rsidR="00AE09DB" w:rsidRPr="00401776" w14:paraId="3339A83C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175C9E" w14:textId="621292A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48D231" w14:textId="234EE981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S5-223524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495DD" w14:textId="5B09AC36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Reply LS on beam measurement reports (reply to 3015)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E63DFD" w14:textId="7E017BBC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(Ericsson) (Mark Scott)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E4F2AC" w14:textId="39D2224C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3E6935" w14:textId="67B2DFD8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67C700C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156DCFC" w14:textId="0EE34CFC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689B5F" w14:textId="274B1D02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22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4DAC" w14:textId="07A4985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D7 approved</w:t>
            </w:r>
          </w:p>
        </w:tc>
      </w:tr>
      <w:tr w:rsidR="00AE09DB" w:rsidRPr="00401776" w14:paraId="514590F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F7DD17" w14:textId="7CD8EE6E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E98648" w14:textId="3A338D76" w:rsidR="00AE09DB" w:rsidRPr="009674F3" w:rsidRDefault="00F261E4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AE09DB" w:rsidRPr="00B81260">
                <w:rPr>
                  <w:rFonts w:ascii="Arial" w:hAnsi="Arial" w:cs="Arial"/>
                  <w:sz w:val="18"/>
                  <w:szCs w:val="18"/>
                </w:rPr>
                <w:t>S5-223519</w:t>
              </w:r>
            </w:hyperlink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D16A93" w14:textId="61865F31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Reply LS on TS 28.404/TS 28.405 Clarification (reply to 3019) (Ericsson)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24AE3" w14:textId="71C3CBD3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(Ericsson) (Bagher Zadeh)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2FDD3A" w14:textId="6E06112A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46D016" w14:textId="1BC26201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10D241B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1A9C9EA" w14:textId="302F015E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B3DB78" w14:textId="50750770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22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F74CAE" w14:textId="34AB389E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AE09DB" w:rsidRPr="00401776" w14:paraId="644A5FB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D83BAF" w14:textId="61BAFAEB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76997E" w14:textId="7061B942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S5-223520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B466C" w14:textId="4F08A90B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Reply LS on 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FS_eEDGEAPP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, Solution for Dynamic EAS instantiation (reply to 3025)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97A4C" w14:textId="4A1A996C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(Samsung) (Deepanshu Gautam)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7D58004" w14:textId="6ABEFCCC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LS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9CDB18" w14:textId="65CFBDB7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5439A9" w14:textId="02D26754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23 May</w:t>
            </w:r>
          </w:p>
          <w:p w14:paraId="308DDFB1" w14:textId="3834B8F3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CB5713" w14:textId="5BF04F0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D86293" w14:textId="7B5AF69A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E09DB" w:rsidRPr="00401776" w14:paraId="6CA58D5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47DAA9" w14:textId="106F1FD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C48AF" w14:textId="341744FA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S5-223584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9D1965" w14:textId="5F82FCAF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New R18 SID on MP-CP Conflict management and coordination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E41DE5" w14:textId="3F24B9B7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(Lenovo) (Ishan Vaishnavi)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05BAABE" w14:textId="23722FD0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SID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B1F89D" w14:textId="533903BD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19B84B8" w14:textId="5CD2A2A2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23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3F26B0" w14:textId="3CA4F1B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BC0F58" w14:textId="1EDAC4BE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E09DB" w:rsidRPr="00401776" w14:paraId="059794C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D264B" w14:textId="4F28A013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2C850" w14:textId="0D072BAB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S5-223585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6B8054" w14:textId="2C54F23C" w:rsidR="00AE09DB" w:rsidRPr="00B8126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Rel-18 SID on Closed control loop governance for autonomous network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26D321" w14:textId="51DDA6A9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(ZTE Corporation, China Telecom) (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Weihong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Zhu)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7E972A" w14:textId="48D192CA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SID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A21F7" w14:textId="06B0CB53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20A866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875D64C" w14:textId="3EE940C6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AB0C15" w14:textId="7F945BE4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22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FB5FD0" w14:textId="7996459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E09DB" w:rsidRPr="00401776" w14:paraId="5B99204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32F3C1" w14:textId="3A0A3F6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DF0B4" w14:textId="553D5B9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S5-223587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80F12" w14:textId="19EC2CEB" w:rsidR="00AE09DB" w:rsidRPr="00B8126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28.864 New KI about performance metrics of NWDAF on data collection aspect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F6EBBF" w14:textId="1483EC2B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(China Telecom Corporation Ltd.) (Song Zhao)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9BEDFCB" w14:textId="241F843D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9C4DAF" w14:textId="73CA6CDC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66BF1A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95CEB5F" w14:textId="21BE13C0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BE6936" w14:textId="14F7C2B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22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D72451" w14:textId="7FF69842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AE09DB" w:rsidRPr="00401776" w14:paraId="364C751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71583" w14:textId="67BCED0D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810966" w14:textId="0A1ECE5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S5-223579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25A7C" w14:textId="7704F80A" w:rsidR="00AE09DB" w:rsidRPr="00B8126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bookmarkStart w:id="1" w:name="_Hlk103128847"/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TR 28.925 Add issue on  illustration of using 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MnS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in management reference model in TS 32.101 </w:t>
            </w:r>
            <w:bookmarkEnd w:id="1"/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660503" w14:textId="14AC9DAF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HuaWei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Technologies Co., Ltd) (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Lan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Zou)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DB263F" w14:textId="31143C7D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716C7" w14:textId="58B15A62" w:rsidR="00AE09DB" w:rsidRPr="000D4AF6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yellow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087549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411AC9B" w14:textId="23881E67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1787C1" w14:textId="323C26B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22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BFE1F7" w14:textId="48A7302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AE09DB" w:rsidRPr="00401776" w14:paraId="6D2D86A4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56560" w14:textId="6CB22521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6.5.8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EE22D" w14:textId="48BEF03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S5-223580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B7AB12" w14:textId="3D01678B" w:rsidR="00AE09DB" w:rsidRPr="00B8126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 xml:space="preserve">Add key issue requirements of management service discovery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AB5B2A">
              <w:rPr>
                <w:rFonts w:ascii="Calibri" w:hAnsi="Calibri" w:cs="Calibri"/>
                <w:sz w:val="18"/>
                <w:szCs w:val="24"/>
              </w:rPr>
              <w:t>28.925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2A9966" w14:textId="7DE73D38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1260">
              <w:rPr>
                <w:rFonts w:ascii="Arial" w:hAnsi="Arial" w:cs="Arial"/>
                <w:sz w:val="18"/>
                <w:szCs w:val="18"/>
              </w:rPr>
              <w:t>(China Unicom) (</w:t>
            </w:r>
            <w:proofErr w:type="spellStart"/>
            <w:r w:rsidRPr="00B81260">
              <w:rPr>
                <w:rFonts w:ascii="Arial" w:hAnsi="Arial" w:cs="Arial"/>
                <w:sz w:val="18"/>
                <w:szCs w:val="18"/>
              </w:rPr>
              <w:t>Zhaoning</w:t>
            </w:r>
            <w:proofErr w:type="spellEnd"/>
            <w:r w:rsidRPr="00B81260">
              <w:rPr>
                <w:rFonts w:ascii="Arial" w:hAnsi="Arial" w:cs="Arial"/>
                <w:sz w:val="18"/>
                <w:szCs w:val="18"/>
              </w:rPr>
              <w:t xml:space="preserve"> Wang)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D4B98F3" w14:textId="1039D0E8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377346" w14:textId="606772E3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0327B1" w14:textId="17B605A3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23 May</w:t>
            </w:r>
          </w:p>
          <w:p w14:paraId="024E2BD6" w14:textId="6C1675B5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BF45755" w14:textId="0A0A34E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C72043" w14:textId="5DCBE9F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Noted</w:t>
            </w:r>
          </w:p>
        </w:tc>
      </w:tr>
      <w:tr w:rsidR="00AE09DB" w:rsidRPr="00401776" w14:paraId="5D05031A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32A1B" w14:textId="4A02675F" w:rsidR="00AE09DB" w:rsidRPr="007257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lastRenderedPageBreak/>
              <w:t>6.5.10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C31045" w14:textId="3D02EE18" w:rsidR="00AE09DB" w:rsidRPr="007257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t xml:space="preserve">S5-223593 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40554" w14:textId="03EF8FD0" w:rsidR="00AE09DB" w:rsidRPr="00B85C16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5C16">
              <w:rPr>
                <w:rFonts w:ascii="Arial" w:hAnsi="Arial" w:cs="Arial"/>
                <w:sz w:val="18"/>
                <w:szCs w:val="18"/>
              </w:rPr>
              <w:t>Add Key Issue on the Performance measurements related to URLLC (</w:t>
            </w:r>
            <w:r w:rsidRPr="00B85C16">
              <w:rPr>
                <w:rFonts w:ascii="Calibri" w:hAnsi="Calibri" w:cs="Calibri"/>
                <w:sz w:val="18"/>
                <w:szCs w:val="24"/>
              </w:rPr>
              <w:t>28.832</w:t>
            </w:r>
            <w:r w:rsidRPr="00B85C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D2E52" w14:textId="2FAA6F06" w:rsidR="00AE09DB" w:rsidRPr="00B85C16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B85C16">
              <w:rPr>
                <w:rFonts w:ascii="Arial" w:hAnsi="Arial" w:cs="Arial"/>
                <w:sz w:val="18"/>
                <w:szCs w:val="18"/>
              </w:rPr>
              <w:t>(China Unicom) (</w:t>
            </w:r>
            <w:proofErr w:type="spellStart"/>
            <w:r w:rsidRPr="00B85C16">
              <w:rPr>
                <w:rFonts w:ascii="Arial" w:hAnsi="Arial" w:cs="Arial"/>
                <w:sz w:val="18"/>
                <w:szCs w:val="18"/>
              </w:rPr>
              <w:t>Zhaoning</w:t>
            </w:r>
            <w:proofErr w:type="spellEnd"/>
            <w:r w:rsidRPr="00B85C16">
              <w:rPr>
                <w:rFonts w:ascii="Arial" w:hAnsi="Arial" w:cs="Arial"/>
                <w:sz w:val="18"/>
                <w:szCs w:val="18"/>
              </w:rPr>
              <w:t xml:space="preserve"> Wang)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FC6F294" w14:textId="03D56BC4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54FC18" w14:textId="351F12BD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5806F3" w14:textId="4DEA6EFA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0F7724" w14:textId="4A7B29F5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5A51E9" w14:textId="6BCB9BAA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oted.</w:t>
            </w:r>
          </w:p>
        </w:tc>
      </w:tr>
      <w:tr w:rsidR="00AE09DB" w:rsidRPr="00401776" w14:paraId="09FB25E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58E00737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6.5.14.1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6BD10" w14:textId="25855666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S5-223605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43A0B57F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AF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203AFB">
              <w:rPr>
                <w:rFonts w:ascii="Arial" w:hAnsi="Arial" w:cs="Arial"/>
                <w:sz w:val="18"/>
                <w:szCs w:val="18"/>
              </w:rPr>
              <w:t xml:space="preserve"> 28.819 Add process for multiple vendor case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075F8F33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203AFB">
              <w:rPr>
                <w:rFonts w:ascii="Arial" w:hAnsi="Arial" w:cs="Arial"/>
                <w:sz w:val="18"/>
                <w:szCs w:val="18"/>
              </w:rPr>
              <w:t>(Huawei) (Lei Zhu)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12B64B" w14:textId="7ABA816C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180B3FFA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B038E0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55229CA" w14:textId="4482AADD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19E68D" w14:textId="27A26D32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6F67F4EE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0C225B" w14:paraId="51CF723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7D26E20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6.5.19.2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78A1D" w14:textId="7155B8E9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S5-223611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3AD4" w14:textId="3267BB7D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AF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203AFB">
              <w:rPr>
                <w:rFonts w:ascii="Arial" w:hAnsi="Arial" w:cs="Arial"/>
                <w:sz w:val="18"/>
                <w:szCs w:val="18"/>
              </w:rPr>
              <w:t xml:space="preserve"> TR 28.829 Business use case - MNO provides performance info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50907C28" w:rsidR="00AE09DB" w:rsidRPr="0047177C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7177C">
              <w:rPr>
                <w:rFonts w:ascii="Arial" w:hAnsi="Arial" w:cs="Arial"/>
                <w:sz w:val="18"/>
                <w:szCs w:val="18"/>
                <w:lang w:val="sv-SE"/>
              </w:rPr>
              <w:t>(Samsung, EUTC, BMWK, Vodafone) (Erik Guttman)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600403E5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345AA79E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val="sv-SE"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E1B0AE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D6A61B4" w14:textId="6443FF97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3282B" w14:textId="5F6CFDD0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73520913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0C225B" w14:paraId="44E66EC1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CF27C" w14:textId="2EFAF6E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6.5.19.5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F3E5C" w14:textId="2CA12A6F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S5-223612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83BEC" w14:textId="2AE57AB5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AF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203AFB">
              <w:rPr>
                <w:rFonts w:ascii="Arial" w:hAnsi="Arial" w:cs="Arial"/>
                <w:sz w:val="18"/>
                <w:szCs w:val="18"/>
              </w:rPr>
              <w:t xml:space="preserve"> TR 28.829 Business use case - Utility provides performance and failure info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3F80D0" w14:textId="40A149DF" w:rsidR="00AE09DB" w:rsidRPr="0047177C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7177C">
              <w:rPr>
                <w:rFonts w:ascii="Arial" w:hAnsi="Arial" w:cs="Arial"/>
                <w:sz w:val="18"/>
                <w:szCs w:val="18"/>
                <w:lang w:val="sv-SE"/>
              </w:rPr>
              <w:t>(Samsung, EUTC, BMWK, Vodafone) (Erik Guttman)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3D6841" w14:textId="4B5BF3E2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8BC9EA" w14:textId="3474EB2E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val="sv-SE" w:eastAsia="ar-SA"/>
              </w:rPr>
            </w:pPr>
          </w:p>
          <w:p w14:paraId="2FD56466" w14:textId="6E239158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val="sv-SE" w:eastAsia="ar-SA"/>
              </w:rPr>
            </w:pPr>
            <w:r w:rsidRPr="00725700">
              <w:rPr>
                <w:rFonts w:ascii="Arial" w:eastAsia="MS Mincho" w:hAnsi="Arial" w:cs="Arial"/>
                <w:sz w:val="18"/>
                <w:szCs w:val="18"/>
                <w:lang w:val="sv-SE" w:eastAsia="ar-SA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FB131C7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8796E47" w14:textId="6BCF64AD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886FBC" w14:textId="40BAB425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33663F" w14:textId="192FF3F0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E09DB" w:rsidRPr="000C225B" w14:paraId="0DB1E16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5316BFA4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6.5.19.8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2FF9D44E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S5-223613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6CCBD" w14:textId="330F31D7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AF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203AFB">
              <w:rPr>
                <w:rFonts w:ascii="Arial" w:hAnsi="Arial" w:cs="Arial"/>
                <w:sz w:val="18"/>
                <w:szCs w:val="18"/>
              </w:rPr>
              <w:t xml:space="preserve"> TR 28.829 Business use case - Energy outage coordination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93B51" w14:textId="68F7D20E" w:rsidR="00AE09DB" w:rsidRPr="0047177C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7177C">
              <w:rPr>
                <w:rFonts w:ascii="Arial" w:hAnsi="Arial" w:cs="Arial"/>
                <w:sz w:val="18"/>
                <w:szCs w:val="18"/>
                <w:lang w:val="sv-SE"/>
              </w:rPr>
              <w:t>(Samsung, EUTC, BMWK, Vodafone) (Erik Guttman)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21A8059D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234C7F9A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val="sv-SE"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E562255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F988269" w14:textId="196FD67F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CFEE41" w14:textId="22237364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72E8270F" w:rsidR="00AE09DB" w:rsidRPr="000C225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E09DB" w:rsidRPr="00401776" w14:paraId="529207D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68561F3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6.5.20.2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394A1DB0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558D319C" w:rsidR="00AE09DB" w:rsidRPr="00203AF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03AF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203AFB">
              <w:rPr>
                <w:rFonts w:ascii="Arial" w:hAnsi="Arial" w:cs="Arial"/>
                <w:sz w:val="18"/>
                <w:szCs w:val="18"/>
              </w:rPr>
              <w:t xml:space="preserve"> TR 28.863 Key Issue#1 Definition of KQI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24B50185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203AFB">
              <w:rPr>
                <w:rFonts w:ascii="Arial" w:hAnsi="Arial" w:cs="Arial"/>
                <w:sz w:val="18"/>
                <w:szCs w:val="18"/>
              </w:rPr>
              <w:t>(Huawei ) (Man Wang)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45EC09B6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2EB452B9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8F47A2" w14:textId="150EB91D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BBEFD0" w14:textId="67A856F0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39B0FDFB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8B465D" w:rsidRPr="00401776" w14:paraId="50225939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04D1109E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6.5.22.3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1D7D7583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S5-223622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5116BB48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 xml:space="preserve">Update to solution regarding CAPIF based management capability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5F479A">
              <w:rPr>
                <w:rFonts w:ascii="Calibri" w:hAnsi="Calibri" w:cs="Calibri"/>
                <w:sz w:val="18"/>
                <w:szCs w:val="24"/>
              </w:rPr>
              <w:t>28.824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5BB0A544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C574AB">
              <w:rPr>
                <w:rFonts w:ascii="Arial" w:hAnsi="Arial" w:cs="Arial"/>
                <w:sz w:val="18"/>
                <w:szCs w:val="18"/>
              </w:rPr>
              <w:t>Alibaba</w:t>
            </w:r>
            <w:proofErr w:type="spellEnd"/>
            <w:r w:rsidRPr="00C574AB">
              <w:rPr>
                <w:rFonts w:ascii="Arial" w:hAnsi="Arial" w:cs="Arial"/>
                <w:sz w:val="18"/>
                <w:szCs w:val="18"/>
              </w:rPr>
              <w:t xml:space="preserve"> Group) (Xiaobo Yu)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F72891" w14:textId="4F77C349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01D37576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E03BB0" w14:textId="046F2319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23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4B1C073" w14:textId="655ECAF1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30F024" w14:textId="219C20D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7DA57F3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D5 approved</w:t>
            </w:r>
          </w:p>
        </w:tc>
      </w:tr>
      <w:tr w:rsidR="008B465D" w:rsidRPr="00401776" w14:paraId="78BCD68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DA55D" w14:textId="3E5FED2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6.5.22.3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BD93D0" w14:textId="618754BB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S5-223624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C60C9" w14:textId="2CA0FB2E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574AB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C574AB">
              <w:rPr>
                <w:rFonts w:ascii="Arial" w:hAnsi="Arial" w:cs="Arial"/>
                <w:sz w:val="18"/>
                <w:szCs w:val="18"/>
              </w:rPr>
              <w:t xml:space="preserve"> 28.824 Solution for Network slice management capability exposure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79F122" w14:textId="36D0D965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>(Samsung R&amp;D Institute India) (Deepanshu Gautam)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2497B1" w14:textId="37A2F0CF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DC4255" w14:textId="718557B5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9C7112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AE99955" w14:textId="0CAA7A23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AC45A4" w14:textId="53DE4D38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F896C5" w14:textId="258494E5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D4 approved</w:t>
            </w:r>
          </w:p>
        </w:tc>
      </w:tr>
      <w:tr w:rsidR="008B465D" w:rsidRPr="00401776" w14:paraId="6C25D44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53A38580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6.5.22.3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3C75E4FE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S5-223625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BBCA" w14:textId="327BD931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 xml:space="preserve">Add procedure for consumption of exposed </w:t>
            </w:r>
            <w:proofErr w:type="spellStart"/>
            <w:r w:rsidRPr="00C574AB">
              <w:rPr>
                <w:rFonts w:ascii="Arial" w:hAnsi="Arial" w:cs="Arial"/>
                <w:sz w:val="18"/>
                <w:szCs w:val="18"/>
              </w:rPr>
              <w:t>MnS</w:t>
            </w:r>
            <w:proofErr w:type="spellEnd"/>
            <w:r w:rsidRPr="00C574AB">
              <w:rPr>
                <w:rFonts w:ascii="Arial" w:hAnsi="Arial" w:cs="Arial"/>
                <w:sz w:val="18"/>
                <w:szCs w:val="18"/>
              </w:rPr>
              <w:t xml:space="preserve"> after service order is completed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5F479A">
              <w:rPr>
                <w:rFonts w:ascii="Calibri" w:hAnsi="Calibri" w:cs="Calibri"/>
                <w:sz w:val="18"/>
                <w:szCs w:val="24"/>
              </w:rPr>
              <w:t>28.824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1D9B6BBA" w:rsidR="00AE09DB" w:rsidRPr="00D70712" w:rsidRDefault="00AE09DB" w:rsidP="00AE09DB">
            <w:pPr>
              <w:widowControl w:val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>(Ericsson LM, Deutsche Telekom) (Jan Groenendijk)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9C4D57" w14:textId="014D0FA8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27D6BE7D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45D8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0197AF9" w14:textId="6EB02620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8F910D" w14:textId="60F9B22A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2A64FBEA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8B465D" w:rsidRPr="00401776" w14:paraId="3173167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CD141" w14:textId="449B47E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46608" w14:textId="116AD9C5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S5-223746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B1C52" w14:textId="5BDF11A4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 xml:space="preserve">Alignment of 28404 with 28405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A5758" w14:textId="17B4B1B9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C574AB">
              <w:rPr>
                <w:rFonts w:ascii="Arial" w:hAnsi="Arial" w:cs="Arial"/>
                <w:sz w:val="18"/>
                <w:szCs w:val="18"/>
              </w:rPr>
              <w:t>(Ericsson Limited) (Bagher Zadeh)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C5B7D6" w14:textId="0A0F8F9F" w:rsidR="00AE09DB" w:rsidRPr="003B735F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35F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2A8A19" w14:textId="14C48159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B39A17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800B693" w14:textId="632B5246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6908E8" w14:textId="024DC1B5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878E82" w14:textId="7C0CE71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58B7C9C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1121F" w14:textId="14237B1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90E8A9" w14:textId="0D026DE3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AC5F8" w14:textId="7EE084D0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 xml:space="preserve">Attribute updates </w:t>
            </w:r>
          </w:p>
          <w:p w14:paraId="723A541D" w14:textId="45F5AF8E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B9C9A2" w14:textId="06541AC0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(Ericsson Limited) (Bagher Zadeh)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79114F" w14:textId="50C4892C" w:rsidR="00AE09DB" w:rsidRPr="003B735F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35F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99EC25" w14:textId="73899125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054FBC" w14:textId="3D237DCF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D0C8B8" w14:textId="77DA60A0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B12A7C" w14:textId="0FB9C6B3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AE09DB" w:rsidRPr="00401776" w14:paraId="3F449EDA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41B34" w14:textId="0106A32D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459CF" w14:textId="6905CAB9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93FA3C" w14:textId="4FDB7C81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28.104 Handover Optimization </w:t>
            </w:r>
          </w:p>
          <w:p w14:paraId="4A060B5A" w14:textId="482C7496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E5B87" w14:textId="32442ECA" w:rsidR="00AE09DB" w:rsidRPr="00D70712" w:rsidRDefault="00AE09DB" w:rsidP="00AE09DB">
            <w:pPr>
              <w:widowControl w:val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(Samsung R&amp;D Institute India, Nokia, Huawei) (Deepanshu Gautam)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3A3019" w14:textId="62328959" w:rsidR="00AE09DB" w:rsidRPr="003B735F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3F1B1" w14:textId="5FCCE098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9E4C63" w14:textId="36A2325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23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56BFF7F" w14:textId="74E531CD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359011" w14:textId="45F22EB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E4A96D" w14:textId="3A728D9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D8 approved</w:t>
            </w:r>
          </w:p>
        </w:tc>
      </w:tr>
      <w:tr w:rsidR="00AE09DB" w:rsidRPr="00401776" w14:paraId="626CE0FC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8EEC62" w14:textId="76AEB58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0F479C" w14:textId="7F4DC395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S5-223639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C4E46" w14:textId="103414D0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 xml:space="preserve">Presentation of TS 28.104 for approval </w:t>
            </w:r>
          </w:p>
          <w:p w14:paraId="093B2DFA" w14:textId="19B43921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F7E80" w14:textId="390F33BF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(Intel) (Yizhi Yao)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F04FA8" w14:textId="77777777" w:rsidR="00AE09DB" w:rsidRPr="003B735F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3B735F">
              <w:rPr>
                <w:rFonts w:ascii="Arial" w:hAnsi="Arial" w:cs="Arial"/>
                <w:sz w:val="18"/>
                <w:szCs w:val="18"/>
              </w:rPr>
              <w:t>TS or TR cover</w:t>
            </w:r>
          </w:p>
          <w:p w14:paraId="7084D48E" w14:textId="790A3611" w:rsidR="00AE09DB" w:rsidRPr="003B735F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E7FC5E" w14:textId="0E8D6B1F" w:rsidR="00C90B5F" w:rsidRDefault="00C90B5F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32DB468B" w14:textId="61823995" w:rsidR="00AE09DB" w:rsidRPr="00725700" w:rsidRDefault="00905059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2E1F2F" w14:textId="3F6FD5C2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6F1C01" w14:textId="2DC85371" w:rsidR="00AE09DB" w:rsidRPr="00481549" w:rsidRDefault="005E30C2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92023F" w14:textId="74469398" w:rsidR="00AE09DB" w:rsidRPr="00481549" w:rsidRDefault="005E30C2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3D137F1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00E70" w14:textId="79B839C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68341" w14:textId="3561AF58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S5-223644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FB058D" w14:textId="641F986C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28.104 Add stage 3 solution sets for MDA NRM </w:t>
            </w:r>
          </w:p>
          <w:p w14:paraId="055620AB" w14:textId="18E9AD2B" w:rsidR="00AE09DB" w:rsidRPr="00C574A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0019C" w14:textId="2B274173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(Intel) (Yizhi Yao)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0BA8E12" w14:textId="2089199A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E91E8F" w14:textId="3776FBFB" w:rsidR="00AE09DB" w:rsidRPr="004E090D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E090D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3CD022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D461B81" w14:textId="740990BA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9A0F9D" w14:textId="440A8EAD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55B527" w14:textId="64106C92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4D6094B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B4296" w14:textId="2B8D3BE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650F4" w14:textId="12278909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S5-223750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B4FED4" w14:textId="63796DFB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 xml:space="preserve">Stage 2 solution for paging analytics use case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5F479A">
              <w:rPr>
                <w:rFonts w:ascii="Calibri" w:hAnsi="Calibri" w:cs="Calibri"/>
                <w:sz w:val="18"/>
                <w:szCs w:val="24"/>
              </w:rPr>
              <w:t>28.104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E1C8006" w14:textId="59428030" w:rsidR="00AE09DB" w:rsidRPr="00AE396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848C9" w14:textId="7469F3A2" w:rsidR="00AE09DB" w:rsidRPr="00D70712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lastRenderedPageBreak/>
              <w:t xml:space="preserve">(Nokia, Nokia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Shangai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Bell, Samsung) (Sivaramakrishnan </w:t>
            </w:r>
            <w:r w:rsidRPr="009674F3">
              <w:rPr>
                <w:rFonts w:ascii="Arial" w:hAnsi="Arial" w:cs="Arial"/>
                <w:sz w:val="18"/>
                <w:szCs w:val="18"/>
              </w:rPr>
              <w:lastRenderedPageBreak/>
              <w:t>Swaminathan)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9BD225B" w14:textId="55C3C217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lastRenderedPageBreak/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BE701" w14:textId="12FB9980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022163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A3A0B6C" w14:textId="22C7A982" w:rsidR="00AE09DB" w:rsidRPr="00D70712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FD50407" w14:textId="295A42C5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08598F" w14:textId="06C0573C" w:rsidR="00AE09DB" w:rsidRPr="003618D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425DCB06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55106" w14:textId="643F8772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21D48" w14:textId="4A384EB6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F4FE8" w14:textId="3ECC576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TS 28.105 Update the definition of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performanceScore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1DA45A6" w14:textId="0AE9ECBC" w:rsidR="00AE09DB" w:rsidRPr="00AE396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EB9C3" w14:textId="4041BAD2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(Huawei) (xiaoli Shi)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3193A1E" w14:textId="5AF22EF4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7674B" w14:textId="745E21CA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A26C49" w14:textId="68A34670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D20DD4C" w14:textId="39F6215B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D68FF8" w14:textId="326A68E4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7FBF5317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428C49" w14:textId="743C16A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0C8910" w14:textId="5038C12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S5-223647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FBA9" w14:textId="52044381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28.105 Add stage 3 solution sets for AI-ML NRM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AD5BDD" w14:textId="089E9AE9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(Intel) (Yizhi Yao)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3A9DC1E" w14:textId="18003E9B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6E3287" w14:textId="5BB40ED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D23624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C9557C1" w14:textId="4D73DBCB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548AEA" w14:textId="4BD8846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E61F9F7" w14:textId="6CF8F85C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E09DB" w:rsidRPr="00401776" w14:paraId="6CF1138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39BCE" w14:textId="403DD04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D10D1" w14:textId="22732180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S5-223655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DAF9BE" w14:textId="08627E58" w:rsidR="00AE09DB" w:rsidRPr="00AE396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 xml:space="preserve">Rel-17 TS 28.531 Update operations of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allocateNsi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allocateNssi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deallocateNsi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deallocateNssi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BC35E" w14:textId="38BCAD01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(Nokia, Nokia Shanghai Bell) (Sean Sun)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172C2B7" w14:textId="1ACA73DF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A4D0F4" w14:textId="033912E9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C3D6FB" w14:textId="6253339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23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FF0FEC0" w14:textId="241B4C0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69EAFC" w14:textId="46E3E61F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9689A37" w14:textId="2D201425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D4 approved</w:t>
            </w:r>
          </w:p>
        </w:tc>
      </w:tr>
      <w:tr w:rsidR="00AE09DB" w:rsidRPr="00401776" w14:paraId="7DA587B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83E25" w14:textId="2E2BC86C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bookmarkStart w:id="2" w:name="_Hlk103872847"/>
            <w:r w:rsidRPr="009674F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9674F3">
              <w:rPr>
                <w:rFonts w:ascii="Arial" w:hAnsi="Arial" w:cs="Arial"/>
                <w:sz w:val="18"/>
                <w:szCs w:val="18"/>
              </w:rPr>
              <w:t>.4.4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C5128B" w14:textId="2CF00672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</w:t>
            </w:r>
            <w:r>
              <w:rPr>
                <w:rFonts w:ascii="Arial" w:hAnsi="Arial" w:cs="Arial"/>
                <w:sz w:val="18"/>
                <w:szCs w:val="18"/>
              </w:rPr>
              <w:t>752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53722" w14:textId="468835A1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 w:hint="eastAsia"/>
                <w:sz w:val="18"/>
                <w:szCs w:val="18"/>
              </w:rPr>
              <w:t>D</w:t>
            </w:r>
            <w:r w:rsidRPr="009674F3">
              <w:rPr>
                <w:rFonts w:ascii="Arial" w:hAnsi="Arial" w:cs="Arial"/>
                <w:sz w:val="18"/>
                <w:szCs w:val="18"/>
              </w:rPr>
              <w:t>raftCR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– TS 28.538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10EFC" w14:textId="794B0834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AE3967">
              <w:rPr>
                <w:rFonts w:ascii="Arial" w:hAnsi="Arial" w:cs="Arial"/>
                <w:sz w:val="18"/>
                <w:szCs w:val="18"/>
              </w:rPr>
              <w:t>Samsung</w:t>
            </w:r>
            <w:r w:rsidRPr="00AE3967">
              <w:rPr>
                <w:rFonts w:ascii="Arial" w:hAnsi="Arial" w:cs="Arial"/>
                <w:sz w:val="18"/>
                <w:szCs w:val="18"/>
              </w:rPr>
              <w:tab/>
              <w:t>Deepanshu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CA8A825" w14:textId="42D783D2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 w:hint="eastAsia"/>
                <w:sz w:val="18"/>
                <w:szCs w:val="18"/>
              </w:rPr>
              <w:t>D</w:t>
            </w:r>
            <w:r w:rsidRPr="009674F3">
              <w:rPr>
                <w:rFonts w:ascii="Arial" w:hAnsi="Arial" w:cs="Arial"/>
                <w:sz w:val="18"/>
                <w:szCs w:val="18"/>
              </w:rPr>
              <w:t>raftCR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47820A" w14:textId="65EEA8D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17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40714C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B547101" w14:textId="314758C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80161E" w14:textId="4B3E854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DD662C" w14:textId="5060F139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bookmarkEnd w:id="2"/>
      <w:tr w:rsidR="008B465D" w:rsidRPr="00401776" w14:paraId="3E4356A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EE2049D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275C1EA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S5-223657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282EA655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DraftCR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for MADCOL TS 28.622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9C39627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Nokia(</w:t>
            </w:r>
            <w:r w:rsidRPr="008F1955">
              <w:rPr>
                <w:rFonts w:ascii="Arial" w:hAnsi="Arial" w:cs="Arial"/>
                <w:sz w:val="18"/>
                <w:szCs w:val="18"/>
              </w:rPr>
              <w:t>Olaf Pollakowski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0E8EB39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 w:hint="eastAsia"/>
                <w:sz w:val="18"/>
                <w:szCs w:val="18"/>
              </w:rPr>
              <w:t>D</w:t>
            </w:r>
            <w:r w:rsidRPr="009674F3">
              <w:rPr>
                <w:rFonts w:ascii="Arial" w:hAnsi="Arial" w:cs="Arial"/>
                <w:sz w:val="18"/>
                <w:szCs w:val="18"/>
              </w:rPr>
              <w:t>raftCR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41BC4F" w14:textId="328D57A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24F6C0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4E1FB30" w14:textId="3A1AE949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48AF3D5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7CAB654A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25EEAFA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7D8EF1" w14:textId="059EB183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E18FDE" w14:textId="07F27F54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S5-223588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832BB4" w14:textId="77777777" w:rsidR="00AE09DB" w:rsidRPr="007257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t>Rel-17 CR 28.622 Add stage 2 for management data collection and discovery</w:t>
            </w:r>
          </w:p>
          <w:p w14:paraId="4F58E2BB" w14:textId="52D2FB1F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F0AC9" w14:textId="26FD3B88" w:rsidR="00AE09DB" w:rsidRPr="00481549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Nokia(</w:t>
            </w:r>
            <w:r w:rsidRPr="008F1955">
              <w:rPr>
                <w:rFonts w:ascii="Arial" w:hAnsi="Arial" w:cs="Arial"/>
                <w:sz w:val="18"/>
                <w:szCs w:val="18"/>
              </w:rPr>
              <w:t>Olaf Pollakowski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64D753F" w14:textId="052389BA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97BC84" w14:textId="02F8C137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725700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20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27EA7F" w14:textId="1C190325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23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5BDC1B" w14:textId="075D6D1B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7ED11" w14:textId="069A63B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B465D" w:rsidRPr="00401776" w14:paraId="2AFD9AB7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A70DD3" w14:textId="37BB1D88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A1B3D" w14:textId="1DF5E85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S5-223658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83C6DB" w14:textId="2CFCD156" w:rsidR="00AE09D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/>
                <w:sz w:val="18"/>
                <w:szCs w:val="18"/>
              </w:rPr>
              <w:t>DraftCR</w:t>
            </w:r>
            <w:proofErr w:type="spellEnd"/>
            <w:r w:rsidRPr="009674F3">
              <w:rPr>
                <w:rFonts w:ascii="Arial" w:hAnsi="Arial" w:cs="Arial"/>
                <w:sz w:val="18"/>
                <w:szCs w:val="18"/>
              </w:rPr>
              <w:t xml:space="preserve"> for MADCOL TS 28.623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09547" w14:textId="56D791BE" w:rsidR="00AE09DB" w:rsidRPr="008F1955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67600">
              <w:rPr>
                <w:rFonts w:ascii="Arial" w:hAnsi="Arial" w:cs="Arial"/>
                <w:sz w:val="18"/>
                <w:szCs w:val="18"/>
              </w:rPr>
              <w:t>Nokia(Olaf Pollakowski)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1B96D7" w14:textId="3F6756EC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 w:hint="eastAsia"/>
                <w:sz w:val="18"/>
                <w:szCs w:val="18"/>
              </w:rPr>
              <w:t>D</w:t>
            </w:r>
            <w:r w:rsidRPr="009674F3">
              <w:rPr>
                <w:rFonts w:ascii="Arial" w:hAnsi="Arial" w:cs="Arial"/>
                <w:sz w:val="18"/>
                <w:szCs w:val="18"/>
              </w:rPr>
              <w:t>raftCR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768BF9" w14:textId="313CD1A2" w:rsidR="00AE09DB" w:rsidRPr="004626C3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626C3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502A74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75954E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34E4AF71" w14:textId="61EDB21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2B4FAD" w14:textId="6CA2E70C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9C8094" w14:textId="4086A295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AE09DB" w:rsidRPr="00401776" w14:paraId="4F2E28D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E225DA" w14:textId="2068C0F3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31DE6" w14:textId="52DFF22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S5-223589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9A2860" w14:textId="77777777" w:rsidR="00AE09DB" w:rsidRPr="007257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t>Rel-17 CR 28.623 Add stage 3 for management data collection and discovery (</w:t>
            </w:r>
            <w:proofErr w:type="spellStart"/>
            <w:r w:rsidRPr="00725700">
              <w:rPr>
                <w:rFonts w:ascii="Arial" w:hAnsi="Arial" w:cs="Arial"/>
                <w:sz w:val="18"/>
                <w:szCs w:val="18"/>
              </w:rPr>
              <w:t>OpenAPI</w:t>
            </w:r>
            <w:proofErr w:type="spellEnd"/>
            <w:r w:rsidRPr="00725700">
              <w:rPr>
                <w:rFonts w:ascii="Arial" w:hAnsi="Arial" w:cs="Arial"/>
                <w:sz w:val="18"/>
                <w:szCs w:val="18"/>
              </w:rPr>
              <w:t xml:space="preserve"> definitions)</w:t>
            </w:r>
          </w:p>
          <w:p w14:paraId="602EC437" w14:textId="6DD41590" w:rsidR="00AE09D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2A4CA4" w14:textId="26FF0569" w:rsidR="00AE09DB" w:rsidRPr="008F1955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67600">
              <w:rPr>
                <w:rFonts w:ascii="Arial" w:hAnsi="Arial" w:cs="Arial"/>
                <w:sz w:val="18"/>
                <w:szCs w:val="18"/>
              </w:rPr>
              <w:t>Nokia(Olaf Pollakowski)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ACB2789" w14:textId="60CD55EF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ABA1" w14:textId="7C4C22EE" w:rsidR="00AE09DB" w:rsidRPr="004626C3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4626C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20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D5231E" w14:textId="0FE4FAC7" w:rsidR="00AE09DB" w:rsidRPr="0072570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23 May</w:t>
            </w:r>
          </w:p>
          <w:p w14:paraId="4D9D18CD" w14:textId="69B13A25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D5E18" w14:textId="691B12B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24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9F8E98" w14:textId="00DCCB5C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8B465D" w:rsidRPr="00401776" w14:paraId="5FF78B6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8D154" w14:textId="1C135E6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387FD" w14:textId="370C6844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S5-223590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F8D0F8" w14:textId="77777777" w:rsidR="00AE09DB" w:rsidRPr="007257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t>Rel-17 CR 28.537 Add requirements for management data collection and discovery</w:t>
            </w:r>
          </w:p>
          <w:p w14:paraId="7224D424" w14:textId="5E755093" w:rsidR="00AE09DB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B641D" w14:textId="207F4964" w:rsidR="00AE09DB" w:rsidRPr="008F1955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67600">
              <w:rPr>
                <w:rFonts w:ascii="Arial" w:hAnsi="Arial" w:cs="Arial"/>
                <w:sz w:val="18"/>
                <w:szCs w:val="18"/>
              </w:rPr>
              <w:t>Nokia(Olaf Pollakowski)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66C69E7" w14:textId="3C3925B4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2793B1" w14:textId="55A0FEA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108E35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1159BFCD" w14:textId="492C6F4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1FCE6D" w14:textId="4E920749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3EF2DB" w14:textId="1C56320C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7550895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CFC4F" w14:textId="3FAD179E" w:rsidR="00AE09DB" w:rsidRPr="003A1CB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2923" w14:textId="29E8A2FE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S5-223659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ECD4D" w14:textId="5CC1BA2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28.910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6D58C" w14:textId="0F0F0F69" w:rsidR="00AE09DB" w:rsidRPr="004676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eastAsia"/>
                <w:sz w:val="18"/>
                <w:szCs w:val="18"/>
              </w:rPr>
              <w:t>Chin</w:t>
            </w:r>
            <w:r w:rsidRPr="009674F3">
              <w:rPr>
                <w:rFonts w:ascii="Arial" w:hAnsi="Arial" w:cs="Arial"/>
                <w:sz w:val="18"/>
                <w:szCs w:val="18"/>
              </w:rPr>
              <w:t>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2B15C8" w14:textId="0AECA749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EF5CCC" w14:textId="1D74AE6E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B4EEF3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8C7A7FE" w14:textId="603FAE0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84A9B8" w14:textId="7352479E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23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6FC7CA" w14:textId="4813CEE0" w:rsidR="00AE09DB" w:rsidRDefault="00AE09DB" w:rsidP="00AE09DB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36B0E6D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B13216" w14:textId="506E0D33" w:rsidR="00AE09DB" w:rsidRPr="003A1CB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B3ECA" w14:textId="6F4391FA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047D6F" w14:textId="0E4414E4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28.912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CF20D" w14:textId="64E2260C" w:rsidR="00AE09DB" w:rsidRPr="004676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AEEB7C3" w14:textId="2A8C974D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0C81EA" w14:textId="727342B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E96651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1E0D230" w14:textId="30070FFD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EC4FA8" w14:textId="174FD04B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23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B8C02A" w14:textId="6BF69806" w:rsidR="00AE09DB" w:rsidRDefault="00AE09DB" w:rsidP="00AE09DB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6F771FD1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1E91B" w14:textId="592E2FE0" w:rsidR="00AE09DB" w:rsidRPr="003A1CB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6.5.4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8AE3D" w14:textId="52DA958A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136B1" w14:textId="26A7C0A7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28.836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C3103" w14:textId="0C968144" w:rsidR="00AE09DB" w:rsidRPr="004676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3D14517" w14:textId="5BBFA559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5446B8" w14:textId="69B1DFF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FD193B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229BFA2" w14:textId="1DBDA861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A98BEF" w14:textId="4D3D7374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23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A20BF" w14:textId="4982F591" w:rsidR="00AE09DB" w:rsidRDefault="00AE09DB" w:rsidP="00AE09DB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4BCA8519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5CF7E" w14:textId="5BEF9597" w:rsidR="00AE09DB" w:rsidRPr="003A1CB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5FF66" w14:textId="04E9C2D5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3B1D1" w14:textId="16E4108A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28.908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395687" w14:textId="465B4996" w:rsidR="00AE09DB" w:rsidRPr="004676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DB923FA" w14:textId="6237254A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A60ABC" w14:textId="250BFBC8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B81260">
              <w:rPr>
                <w:rFonts w:ascii="Arial" w:hAnsi="Arial" w:cs="Arial" w:hint="cs"/>
                <w:sz w:val="18"/>
                <w:szCs w:val="18"/>
              </w:rPr>
              <w:t>1</w:t>
            </w:r>
            <w:r w:rsidRPr="00B81260">
              <w:rPr>
                <w:rFonts w:ascii="Arial" w:hAnsi="Arial" w:cs="Arial"/>
                <w:sz w:val="18"/>
                <w:szCs w:val="18"/>
              </w:rPr>
              <w:t>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F150B5" w14:textId="77777777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36F68AC4" w14:textId="37B1DD76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364B16" w14:textId="1814E7F3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23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B5937" w14:textId="75131138" w:rsidR="00AE09DB" w:rsidRDefault="00AE09DB" w:rsidP="00AE09DB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AE09DB" w:rsidRPr="00401776" w14:paraId="13C0306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91815" w14:textId="114AAD4E" w:rsidR="00AE09DB" w:rsidRPr="003A1CB7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6.5.6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B260" w14:textId="3722D5F6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S5-223663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70D110" w14:textId="4E77095F" w:rsidR="00AE09DB" w:rsidRPr="009674F3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28.864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111186" w14:textId="47AF5488" w:rsidR="00AE09DB" w:rsidRPr="00467600" w:rsidRDefault="00AE09DB" w:rsidP="00AE09DB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DA4328" w14:textId="76646FF9" w:rsidR="00AE09DB" w:rsidRPr="00B81260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4A4C6E" w14:textId="02FFCB5F" w:rsidR="00AE09DB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4F2A93" w14:textId="46332D80" w:rsidR="00AE09DB" w:rsidRPr="00481549" w:rsidRDefault="00AE09DB" w:rsidP="00AE09DB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19/23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B212976" w14:textId="1AC94361" w:rsidR="00AE09DB" w:rsidRPr="008B0737" w:rsidRDefault="00AE09DB" w:rsidP="00AE09DB">
            <w:pPr>
              <w:widowControl w:val="0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40689C" w14:textId="33459CDD" w:rsidR="00AE09DB" w:rsidRPr="00481549" w:rsidRDefault="004F3B07" w:rsidP="00AE09DB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FA1339" w14:textId="6F7C20E5" w:rsidR="00AE09DB" w:rsidRDefault="004F3B07" w:rsidP="00AE09DB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167CDF" w:rsidRPr="00401776" w14:paraId="4471D1F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36244" w14:textId="23861ED3" w:rsidR="00167CDF" w:rsidRPr="003A1CB7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lastRenderedPageBreak/>
              <w:t>6.5.8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D8A2B" w14:textId="158178FC" w:rsidR="00167CDF" w:rsidRPr="009674F3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7A67B0" w14:textId="230B13D2" w:rsidR="00167CDF" w:rsidRPr="009674F3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28.925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E8C380" w14:textId="7B042292" w:rsidR="00167CDF" w:rsidRPr="00467600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A0C304" w14:textId="062892E1" w:rsidR="00167CDF" w:rsidRPr="00B81260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664F2A" w14:textId="298461D2" w:rsidR="00167CDF" w:rsidRPr="00015FAE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(Wait for </w:t>
            </w:r>
            <w:proofErr w:type="spellStart"/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concl</w:t>
            </w:r>
            <w:proofErr w:type="spellEnd"/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. of </w:t>
            </w:r>
            <w:proofErr w:type="spellStart"/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pCR</w:t>
            </w:r>
            <w:proofErr w:type="spellEnd"/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</w:t>
            </w:r>
            <w:r w:rsidRPr="00015FAE">
              <w:rPr>
                <w:rFonts w:ascii="Arial" w:hAnsi="Arial" w:cs="Arial"/>
                <w:sz w:val="18"/>
                <w:szCs w:val="18"/>
              </w:rPr>
              <w:t>3579/3580)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6F7C883" w14:textId="6CEABF73" w:rsidR="00167CDF" w:rsidRPr="00015FAE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015FAE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D423A6" w14:textId="1599456E" w:rsidR="00167CDF" w:rsidRPr="00481549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68A43F" w14:textId="6FAB4E49" w:rsidR="00167CDF" w:rsidRDefault="00167CDF" w:rsidP="00167CDF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167CDF" w:rsidRPr="00401776" w14:paraId="4284A8A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405DA6" w14:textId="5C601267" w:rsidR="00167CDF" w:rsidRPr="003A1CB7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603CC">
              <w:rPr>
                <w:rFonts w:ascii="Arial" w:hAnsi="Arial" w:cs="Arial"/>
                <w:sz w:val="18"/>
                <w:szCs w:val="18"/>
              </w:rPr>
              <w:t>6.5.9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56BC5" w14:textId="68AF3F96" w:rsidR="00167CDF" w:rsidRPr="009674F3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S5-223665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141C76" w14:textId="262743C5" w:rsidR="00167CDF" w:rsidRPr="009674F3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28.831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94C809" w14:textId="4B5FB415" w:rsidR="00167CDF" w:rsidRPr="00467600" w:rsidRDefault="00167CDF" w:rsidP="00167CDF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ACAF423" w14:textId="6E05641D" w:rsidR="00167CDF" w:rsidRPr="00B81260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04A7A7" w14:textId="2A299BA8" w:rsidR="00167CDF" w:rsidRPr="00015FAE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15FAE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207ADDE" w14:textId="77777777" w:rsidR="00167CDF" w:rsidRPr="00015FAE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015FAE">
              <w:rPr>
                <w:rFonts w:ascii="Arial" w:eastAsiaTheme="minorHAnsi" w:hAnsi="Arial" w:cs="Arial"/>
                <w:sz w:val="18"/>
                <w:szCs w:val="18"/>
              </w:rPr>
              <w:t>20 May</w:t>
            </w:r>
          </w:p>
          <w:p w14:paraId="28A06957" w14:textId="2BA5FFA8" w:rsidR="00167CDF" w:rsidRPr="00015FAE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015FAE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606DF" w14:textId="20660B4C" w:rsidR="00167CDF" w:rsidRPr="00481549" w:rsidRDefault="00167CDF" w:rsidP="00167CD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23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7271CC" w14:textId="52B745C9" w:rsidR="00167CDF" w:rsidRDefault="00167CDF" w:rsidP="00167CDF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4E090D" w:rsidRPr="00401776" w14:paraId="494469A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63C5E5" w14:textId="0E12ECCD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6.5.10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ABAC11" w14:textId="318C6977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S5-223727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F50C1F" w14:textId="72B6B9EB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28.832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EFC85" w14:textId="67075558" w:rsidR="004E090D" w:rsidRPr="00467600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C</w:t>
            </w:r>
            <w:r w:rsidRPr="009674F3">
              <w:rPr>
                <w:rFonts w:ascii="Arial" w:hAnsi="Arial" w:cs="Arial"/>
                <w:sz w:val="18"/>
                <w:szCs w:val="18"/>
              </w:rPr>
              <w:t>hina Unicom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C8A4C71" w14:textId="5FDEB1AE" w:rsidR="004E090D" w:rsidRPr="00B81260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FF3625" w14:textId="138C19BC" w:rsidR="004E090D" w:rsidRDefault="004E090D" w:rsidP="004E090D">
            <w:pPr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A34186" w14:textId="4B3143B4" w:rsidR="004E090D" w:rsidRPr="003C5527" w:rsidRDefault="004E090D" w:rsidP="00725700">
            <w:pPr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158D8C" w14:textId="4AA697D2" w:rsidR="004E090D" w:rsidRPr="003C5527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C552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E3DB80" w14:textId="653794C7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68745A" w14:textId="20539047" w:rsidR="004E090D" w:rsidRDefault="004E090D" w:rsidP="004E090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460CFDA8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C530AE" w14:textId="0654D6EB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97B05" w14:textId="1F61FD3E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S5-223728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2159BD" w14:textId="0D3CF90F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28.833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C8937" w14:textId="772B7D80" w:rsidR="004E090D" w:rsidRPr="00467600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C</w:t>
            </w:r>
            <w:r w:rsidRPr="009674F3">
              <w:rPr>
                <w:rFonts w:ascii="Arial" w:hAnsi="Arial" w:cs="Arial"/>
                <w:sz w:val="18"/>
                <w:szCs w:val="18"/>
              </w:rPr>
              <w:t>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CA8EFDA" w14:textId="50A42BCB" w:rsidR="004E090D" w:rsidRPr="00B81260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1B08CF" w14:textId="00C3F287" w:rsidR="004E090D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3806551D" w14:textId="48CCF68B" w:rsidR="004E090D" w:rsidRPr="00022817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22817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194AA15" w14:textId="77777777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5FC07FC" w14:textId="1F4DD720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0CB2F35" w14:textId="105BC161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DEC3DE" w14:textId="2B165DFD" w:rsidR="004E090D" w:rsidRDefault="004E090D" w:rsidP="004E090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372FD05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58C891" w14:textId="5B02B47D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1337B9" w14:textId="5A7A9B86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S5-223729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D6DE7" w14:textId="2CAD3F9E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28.834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E0B83" w14:textId="0D6E655F" w:rsidR="004E090D" w:rsidRPr="00467600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C</w:t>
            </w:r>
            <w:r w:rsidRPr="009674F3">
              <w:rPr>
                <w:rFonts w:ascii="Arial" w:hAnsi="Arial" w:cs="Arial"/>
                <w:sz w:val="18"/>
                <w:szCs w:val="18"/>
              </w:rPr>
              <w:t>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B8C7D33" w14:textId="4530DFF1" w:rsidR="004E090D" w:rsidRPr="00B81260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69499C" w14:textId="783BE57A" w:rsidR="004E090D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07ABFADA" w14:textId="7A2DF6FD" w:rsidR="004E090D" w:rsidRPr="00022817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022817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842A4E5" w14:textId="77777777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BC33145" w14:textId="7FBC967E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A46071F" w14:textId="5FA6A255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8C0F33" w14:textId="16AE749E" w:rsidR="004E090D" w:rsidRDefault="004E090D" w:rsidP="004E090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4F87F71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B020D1" w14:textId="6720CD5E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E7E9CF" w14:textId="5F33A03D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19C05" w14:textId="5A971CE0" w:rsidR="004E090D" w:rsidRPr="009674F3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28.835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B1BEC" w14:textId="723B999C" w:rsidR="004E090D" w:rsidRPr="00467600" w:rsidRDefault="004E090D" w:rsidP="004E090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C</w:t>
            </w:r>
            <w:r w:rsidRPr="009674F3">
              <w:rPr>
                <w:rFonts w:ascii="Arial" w:hAnsi="Arial" w:cs="Arial"/>
                <w:sz w:val="18"/>
                <w:szCs w:val="18"/>
              </w:rPr>
              <w:t>hina Unicom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FAF7BD" w14:textId="044400D8" w:rsidR="004E090D" w:rsidRPr="00B81260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FEEC24" w14:textId="4AD16561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E64D8C" w14:textId="77777777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FB62327" w14:textId="1E39AB62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6F7599" w14:textId="787DF373" w:rsidR="004E090D" w:rsidRPr="00481549" w:rsidRDefault="004E090D" w:rsidP="004E09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FF2DAB" w14:textId="12F18BE6" w:rsidR="004E090D" w:rsidRDefault="004E090D" w:rsidP="004E090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36D48" w:rsidRPr="00401776" w14:paraId="6DBFA27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5EE542" w14:textId="17EE33CF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6.5.14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8DEDD7" w14:textId="7380E683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A3B47" w14:textId="33181EB6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28.819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0FB64" w14:textId="157C5900" w:rsidR="00136D48" w:rsidRPr="00467600" w:rsidRDefault="00E8753B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CMCC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E91B0C" w14:textId="3FE123B4" w:rsidR="00136D48" w:rsidRPr="00B81260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2B9B2B" w14:textId="7B7ADA60" w:rsidR="00136D48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BF6E88" w14:textId="30074D42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21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0022B6" w14:textId="72D05326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4068A6" w14:textId="2028CE83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FB7B8C" w14:textId="5887291E" w:rsidR="00136D48" w:rsidRDefault="00136D48" w:rsidP="00136D48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7804286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5994CC" w14:textId="29592948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E23F6" w14:textId="37DC8310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663A4" w14:textId="219CBE3A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28.837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496B29" w14:textId="153A8081" w:rsidR="00136D48" w:rsidRPr="00467600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N</w:t>
            </w:r>
            <w:r w:rsidRPr="009674F3">
              <w:rPr>
                <w:rFonts w:ascii="Arial" w:hAnsi="Arial" w:cs="Arial"/>
                <w:sz w:val="18"/>
                <w:szCs w:val="18"/>
              </w:rPr>
              <w:t>okia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A0E2E8" w14:textId="2EE467C0" w:rsidR="00136D48" w:rsidRPr="00B81260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2D9E0B" w14:textId="09E1C263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E19346C" w14:textId="77777777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914FBF1" w14:textId="27FD0893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5120E6B" w14:textId="685B1880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BFC563" w14:textId="09C7D4CC" w:rsidR="00136D48" w:rsidRDefault="00136D48" w:rsidP="00136D48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8B465D" w:rsidRPr="00401776" w14:paraId="2817FC4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893F71" w14:textId="1266C2C3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6.5.17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53A84B" w14:textId="1B5DD6B1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S5-223733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C21B6" w14:textId="7A01F78C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28.907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5FC24" w14:textId="3882BF5B" w:rsidR="00136D48" w:rsidRPr="00467600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H</w:t>
            </w:r>
            <w:r w:rsidRPr="009674F3">
              <w:rPr>
                <w:rFonts w:ascii="Arial" w:hAnsi="Arial" w:cs="Arial"/>
                <w:sz w:val="18"/>
                <w:szCs w:val="18"/>
              </w:rPr>
              <w:t>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B6AD52" w14:textId="0B6D0B0B" w:rsidR="00136D48" w:rsidRPr="00B81260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23FE20" w14:textId="0897983D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13EB443" w14:textId="77777777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9D8FB92" w14:textId="4D964568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380A3F" w14:textId="786A82DD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4EDF68B" w14:textId="292B3F3D" w:rsidR="00136D48" w:rsidRDefault="00136D48" w:rsidP="00136D48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36D48" w:rsidRPr="00401776" w14:paraId="1E174229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83E1E" w14:textId="2B93EDE0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6.5.19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3C0C5" w14:textId="5BDE3F79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A6FE10" w14:textId="7835F56C" w:rsidR="00136D48" w:rsidRPr="009674F3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28.829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6D8401" w14:textId="491522B9" w:rsidR="00136D48" w:rsidRPr="00467600" w:rsidRDefault="00136D48" w:rsidP="00136D4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6DEC30" w14:textId="67DD6DB6" w:rsidR="00136D48" w:rsidRPr="00B81260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0AAE67" w14:textId="67F5AAE7" w:rsidR="00136D48" w:rsidRPr="00481549" w:rsidRDefault="00F414DB" w:rsidP="00136D4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24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D16B67" w14:textId="4C08BC67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121AEB" w14:textId="5A7582E4" w:rsidR="00136D48" w:rsidRPr="00481549" w:rsidRDefault="00136D48" w:rsidP="00136D4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9F94AA" w14:textId="053F13A7" w:rsidR="00136D48" w:rsidRDefault="00136D48" w:rsidP="00136D48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approved</w:t>
            </w:r>
          </w:p>
        </w:tc>
      </w:tr>
      <w:tr w:rsidR="00E50CA4" w:rsidRPr="00401776" w14:paraId="7CAD26FC" w14:textId="77777777" w:rsidTr="007B0E7C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1EBF6" w14:textId="41B4F7B1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6.5.20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60D83" w14:textId="56AA50D5" w:rsidR="004C434D" w:rsidRPr="00937B54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25700">
              <w:rPr>
                <w:rFonts w:ascii="Arial" w:hAnsi="Arial" w:cs="Arial"/>
                <w:sz w:val="18"/>
                <w:szCs w:val="18"/>
              </w:rPr>
              <w:t>S5-223751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B14FEE" w14:textId="2C675431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E533BC">
              <w:rPr>
                <w:rFonts w:ascii="Arial" w:hAnsi="Arial" w:cs="Arial"/>
                <w:sz w:val="18"/>
                <w:szCs w:val="18"/>
              </w:rPr>
              <w:t>Latest draft TR 28.863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54222D" w14:textId="58559677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H</w:t>
            </w:r>
            <w:r w:rsidRPr="009674F3">
              <w:rPr>
                <w:rFonts w:ascii="Arial" w:hAnsi="Arial" w:cs="Arial"/>
                <w:sz w:val="18"/>
                <w:szCs w:val="18"/>
              </w:rPr>
              <w:t>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7AFBB1E" w14:textId="667A492A" w:rsidR="004C434D" w:rsidRPr="009674F3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DA86AEB" w14:textId="2F566AD8" w:rsidR="004C434D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AA2C29" w14:textId="01344785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22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A6D1EEC" w14:textId="214DA1BC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</w:t>
            </w:r>
            <w:r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5</w:t>
            </w: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 xml:space="preserve">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4831A7" w14:textId="51486BF7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A5BF6B" w14:textId="6262BC45" w:rsidR="004C434D" w:rsidRDefault="004C434D" w:rsidP="004C434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4C434D" w:rsidRPr="00401776" w14:paraId="51DE142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17026D" w14:textId="67AFE319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C4F2F4" w14:textId="61B0A737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A94EEE" w14:textId="510BC66A" w:rsidR="004C434D" w:rsidRPr="009674F3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28.865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460DEE" w14:textId="4BC7BDC1" w:rsidR="004C434D" w:rsidRPr="00467600" w:rsidRDefault="004C434D" w:rsidP="004C434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H</w:t>
            </w:r>
            <w:r w:rsidRPr="009674F3">
              <w:rPr>
                <w:rFonts w:ascii="Arial" w:hAnsi="Arial" w:cs="Arial"/>
                <w:sz w:val="18"/>
                <w:szCs w:val="18"/>
              </w:rPr>
              <w:t>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391148B" w14:textId="34C6C95E" w:rsidR="004C434D" w:rsidRPr="00B81260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CDCB00" w14:textId="758532AA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41BD2B" w14:textId="77777777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64F182CF" w14:textId="030301BA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3427CD" w14:textId="74B28F50" w:rsidR="004C434D" w:rsidRPr="00481549" w:rsidRDefault="004C434D" w:rsidP="004C434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E7ACD5" w14:textId="0130EBEC" w:rsidR="004C434D" w:rsidRDefault="004C434D" w:rsidP="004C434D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50CA4" w:rsidRPr="00401776" w14:paraId="2E74A81E" w14:textId="77777777" w:rsidTr="00ED3355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CF3CC" w14:textId="61A833A9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11B258" w14:textId="48C76882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S5-223736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3E6FB" w14:textId="25012370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28.824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125B0" w14:textId="37B93BDB" w:rsidR="00784A41" w:rsidRPr="00467600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74F3">
              <w:rPr>
                <w:rFonts w:ascii="Arial" w:hAnsi="Arial" w:cs="Arial" w:hint="cs"/>
                <w:sz w:val="18"/>
                <w:szCs w:val="18"/>
              </w:rPr>
              <w:t>A</w:t>
            </w:r>
            <w:r w:rsidRPr="009674F3">
              <w:rPr>
                <w:rFonts w:ascii="Arial" w:hAnsi="Arial" w:cs="Arial"/>
                <w:sz w:val="18"/>
                <w:szCs w:val="18"/>
              </w:rPr>
              <w:t>libaba</w:t>
            </w:r>
            <w:proofErr w:type="spellEnd"/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D3FD077" w14:textId="44AFDF32" w:rsidR="00784A41" w:rsidRPr="00B81260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157647" w14:textId="3F95D4A3" w:rsidR="00784A41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7C3A0F18" w14:textId="2BB53741" w:rsidR="00784A41" w:rsidRPr="002C121F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25700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25 May</w:t>
            </w:r>
          </w:p>
          <w:p w14:paraId="442D4510" w14:textId="5A61FEA8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BF5CF1" w14:textId="04E8228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8B0737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D5322" w14:textId="146144A6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4B0110" w14:textId="72935B2F" w:rsidR="00784A41" w:rsidRDefault="00784A41" w:rsidP="00784A41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84A41" w:rsidRPr="00401776" w14:paraId="6454048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43ED2" w14:textId="0CD2C4B9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6.5.23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AA8ED" w14:textId="583A14ED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F4D23" w14:textId="4741B62B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TR 28.903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F04AB" w14:textId="3EF662F1" w:rsidR="00784A41" w:rsidRPr="00467600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H</w:t>
            </w:r>
            <w:r w:rsidRPr="009674F3">
              <w:rPr>
                <w:rFonts w:ascii="Arial" w:hAnsi="Arial" w:cs="Arial"/>
                <w:sz w:val="18"/>
                <w:szCs w:val="18"/>
              </w:rPr>
              <w:t>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0E2DC81" w14:textId="2A125FF3" w:rsidR="00784A41" w:rsidRPr="00B81260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32062C" w14:textId="3D4DFB98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538869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C23A07F" w14:textId="43A50E18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DD1122A" w14:textId="15D0D84C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B2898F" w14:textId="08068F04" w:rsidR="00784A41" w:rsidRDefault="00784A41" w:rsidP="00784A41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84A41" w:rsidRPr="00401776" w14:paraId="3D39E81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45B960" w14:textId="0CD19705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58113" w14:textId="0D3E90CB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590A5" w14:textId="34457C09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TS 28.312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DABC24" w14:textId="68B43943" w:rsidR="00784A41" w:rsidRPr="00467600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H</w:t>
            </w:r>
            <w:r w:rsidRPr="009674F3">
              <w:rPr>
                <w:rFonts w:ascii="Arial" w:hAnsi="Arial" w:cs="Arial"/>
                <w:sz w:val="18"/>
                <w:szCs w:val="18"/>
              </w:rPr>
              <w:t>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A70A5BD" w14:textId="7C85441A" w:rsidR="00784A41" w:rsidRPr="00B81260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33CD2" w14:textId="7619AE8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EC392F3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1911331" w14:textId="2FE9742E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99FC8B" w14:textId="7EA930C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A2DBF" w14:textId="3BC1B942" w:rsidR="00784A41" w:rsidRDefault="00784A41" w:rsidP="00784A41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84A41" w:rsidRPr="00401776" w14:paraId="0E7E5E31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54D027" w14:textId="5F9B5BED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C2412F" w14:textId="6505B0EE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S5-223739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4B79D3" w14:textId="26618263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TS 28.104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8D4DA6" w14:textId="05D3E756" w:rsidR="00784A41" w:rsidRPr="00467600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I</w:t>
            </w:r>
            <w:r w:rsidRPr="009674F3">
              <w:rPr>
                <w:rFonts w:ascii="Arial" w:hAnsi="Arial" w:cs="Arial"/>
                <w:sz w:val="18"/>
                <w:szCs w:val="18"/>
              </w:rPr>
              <w:t>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BE8A369" w14:textId="20CBEA5A" w:rsidR="00784A41" w:rsidRPr="00B81260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E68DD" w14:textId="203F3773" w:rsidR="003F6A0C" w:rsidRDefault="003F6A0C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  <w:p w14:paraId="06D1D647" w14:textId="20FAD29C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3F6A0C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25</w:t>
            </w: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16212F" w14:textId="343F07D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B735F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25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03D52D" w14:textId="2498D72A" w:rsidR="00784A41" w:rsidRPr="00725700" w:rsidRDefault="004D2A55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6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D15F5AA" w14:textId="6C210292" w:rsidR="00784A41" w:rsidRPr="00725700" w:rsidRDefault="004D2A55" w:rsidP="00784A41">
            <w:pPr>
              <w:adjustRightInd w:val="0"/>
              <w:spacing w:after="0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E50CA4" w:rsidRPr="00401776" w14:paraId="68D20FE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63D56" w14:textId="66228D61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EC0819" w14:textId="2D5E79C7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S5-223740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FF8AA9" w14:textId="1C728F3A" w:rsidR="00784A41" w:rsidRPr="009674F3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Latest draft TS 28.105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75E97" w14:textId="71ED65EE" w:rsidR="00784A41" w:rsidRPr="00467600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 w:hint="cs"/>
                <w:sz w:val="18"/>
                <w:szCs w:val="18"/>
              </w:rPr>
              <w:t>I</w:t>
            </w:r>
            <w:r w:rsidRPr="009674F3">
              <w:rPr>
                <w:rFonts w:ascii="Arial" w:hAnsi="Arial" w:cs="Arial"/>
                <w:sz w:val="18"/>
                <w:szCs w:val="18"/>
              </w:rPr>
              <w:t>ntel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274C7F6" w14:textId="1EE54832" w:rsidR="00784A41" w:rsidRPr="00B81260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4F3">
              <w:rPr>
                <w:rFonts w:ascii="Arial" w:hAnsi="Arial" w:cs="Arial"/>
                <w:sz w:val="18"/>
                <w:szCs w:val="18"/>
              </w:rPr>
              <w:t>draft T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27DAA4" w14:textId="0050D9BA" w:rsidR="00784A41" w:rsidRPr="006D198F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198F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4FBC136" w14:textId="5E5C60C8" w:rsidR="00784A41" w:rsidRPr="006D198F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D198F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24 May 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30035F" w14:textId="1ACA984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FE0350" w14:textId="4B1014FB" w:rsidR="00784A41" w:rsidRDefault="00784A41" w:rsidP="00784A41">
            <w:pPr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784A41" w:rsidRPr="00401776" w14:paraId="34675D6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CDFD3F" w14:textId="0392270F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91741" w14:textId="042B135A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DE962" w14:textId="6FB2531D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6F4D77" w14:textId="58DEE7B1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FB812F" w14:textId="13522206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97AF56" w14:textId="5D0661B3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32E1FC1" w14:textId="478F3C3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84FAB8" w14:textId="4D67A5BD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932E64" w14:textId="682ACF82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784A41" w:rsidRPr="00401776" w14:paraId="24F52FBB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6000E" w14:textId="677ABA9D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D08EA" w14:textId="39BB004B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S5-223699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BE9EE" w14:textId="7B39F38A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32.255 Correcting IMS handling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C9F8AD" w14:textId="7940EC57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455B495" w14:textId="3F4794F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FD6BCC" w14:textId="4E70EED9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668319" w14:textId="221182F2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31D1AA8" w14:textId="3EC046B3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94814D" w14:textId="69FCCB9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13619" w14:textId="221ADB83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784A41" w:rsidRPr="00401776" w14:paraId="1374CD1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4D9D2" w14:textId="6A55F5DE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532AB" w14:textId="3ECC2BD9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S5-223682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59AD2" w14:textId="74AE94F6" w:rsidR="00784A41" w:rsidRPr="00481549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32.291 Missing IMS binding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135D0" w14:textId="689592BB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0A705D" w14:textId="2FDC4CFB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8566BD" w14:textId="77606B7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1BA78C0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30C36163" w14:textId="09B72ADB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BEF33" w14:textId="7B63F5E5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94685E" w14:textId="44DD5311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84A41" w:rsidRPr="00401776" w14:paraId="76B54A81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DD231" w14:textId="7EC647DF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A5508E" w14:textId="57337544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S5-223724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103E9D" w14:textId="6C2685FF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CR 32.298 Correction on the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QoS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Monitoring Report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EF482" w14:textId="1CEF6EBE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D371996" w14:textId="6537C953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DD5ACC" w14:textId="66B363D1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2F3C383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7F10CA5" w14:textId="6CA05C0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7EC2D3" w14:textId="79C89D32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04EAED" w14:textId="20438831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84A41" w:rsidRPr="00401776" w14:paraId="3AA1476D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F830D9" w14:textId="17C02A61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lastRenderedPageBreak/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6C396" w14:textId="613EBC56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S5-223701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A014B" w14:textId="0F89B36C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32.255 Addition of the Start Time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0961B" w14:textId="30B4FD91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9B4707" w14:textId="442A58F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C7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009A61" w14:textId="619A0881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F70714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A2F55FB" w14:textId="45D76D65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023062" w14:textId="59CC918C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071444" w14:textId="17F88838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784A41" w:rsidRPr="00401776" w14:paraId="79D46B4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3DE874" w14:textId="42268229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B8B65" w14:textId="6B70CB93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S5-223703</w:t>
            </w: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F990E" w14:textId="334D01E4" w:rsidR="00784A41" w:rsidRPr="00481549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32.291 Addition of the Start Time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F6F21" w14:textId="2C4E4712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6EB93" w14:textId="27A445BD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C7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E85525" w14:textId="421CD592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8CA171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1E17581E" w14:textId="521A5F8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9C2B0D" w14:textId="348E9673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2C5563" w14:textId="5D2E85E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784A41" w:rsidRPr="00401776" w14:paraId="3A138450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5A5C3E34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28336971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S5-223717</w:t>
            </w: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ABFA9" w14:textId="612083F5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32.298 Addition of the Start Time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37733050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C51511" w14:textId="6414321C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C7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5D2E8F7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7961600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D9D9AE9" w14:textId="53D6F4AF" w:rsidR="00784A41" w:rsidRPr="005517D6" w:rsidRDefault="00784A41" w:rsidP="00784A41">
            <w:pPr>
              <w:jc w:val="center"/>
              <w:rPr>
                <w:rFonts w:ascii="Arial" w:eastAsiaTheme="minorEastAsia" w:hAnsi="Arial" w:cs="Arial"/>
                <w:sz w:val="18"/>
                <w:szCs w:val="18"/>
                <w:highlight w:val="cyan"/>
                <w:lang w:eastAsia="zh-C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5CD3DDBC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46EE67F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784A41" w:rsidRPr="00401776" w14:paraId="34ACE09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1FCB2C88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4AC8DE6F" w:rsidR="00784A41" w:rsidRPr="005517D6" w:rsidRDefault="00784A41" w:rsidP="00784A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S5-223725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4FE94" w14:textId="170A246A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Rel-16 CR 32.291 Update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version 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7B23B30C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E61940B" w14:textId="75D33CD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3C78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0635AA06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F385274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0F0E230" w14:textId="3EC0133E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4316389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4685702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84A41" w:rsidRPr="00401776" w14:paraId="137794F6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50781680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D25EAA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37A01C94" w:rsidR="00784A41" w:rsidRPr="005517D6" w:rsidRDefault="00784A41" w:rsidP="00784A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S5-223726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E3A3" w14:textId="147535EE" w:rsidR="00784A41" w:rsidRPr="00481549" w:rsidRDefault="00784A41" w:rsidP="00784A41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CR 32.291 Update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OpenAPI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version  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6FA2AEF8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43D176FE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23C50C9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AF08F6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A8B6867" w14:textId="7AF7C498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082CD26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3A907669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784A41" w:rsidRPr="00401776" w14:paraId="280AC008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96D0D8" w14:textId="2A041613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232EE3">
              <w:rPr>
                <w:rFonts w:ascii="Arial" w:hAnsi="Arial" w:cs="Arial"/>
                <w:sz w:val="16"/>
                <w:szCs w:val="16"/>
              </w:rPr>
              <w:t>7.4.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D699B4" w14:textId="3F401769" w:rsidR="00784A41" w:rsidRPr="005517D6" w:rsidRDefault="00784A41" w:rsidP="00784A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S5-223667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360D1" w14:textId="18CEE320" w:rsidR="00784A41" w:rsidRPr="00481549" w:rsidRDefault="00784A41" w:rsidP="00784A4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7F4C5A">
              <w:rPr>
                <w:rFonts w:ascii="Arial" w:hAnsi="Arial" w:cs="Arial"/>
                <w:sz w:val="16"/>
                <w:szCs w:val="16"/>
              </w:rPr>
              <w:t>Draft TS 32.257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5DDE9" w14:textId="53EBFD25" w:rsidR="00784A41" w:rsidRPr="00481549" w:rsidRDefault="00784A41" w:rsidP="00784A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Intel Sweden AB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8EFF07" w14:textId="1FD1949E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TS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DA6FAE" w14:textId="04A4B526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517D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17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0F42334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4CFB52A2" w14:textId="50F741F4" w:rsidR="00784A41" w:rsidRPr="00F434D5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9DE465" w14:textId="531B6E70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4FE4D7" w14:textId="5E68A5CA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84A41" w:rsidRPr="00401776" w14:paraId="4EFFEDA1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79CFAE1E" w:rsidR="00784A41" w:rsidRPr="00481549" w:rsidRDefault="00784A41" w:rsidP="00784A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A25028">
              <w:rPr>
                <w:rFonts w:ascii="Arial" w:hAnsi="Arial" w:cs="Arial"/>
                <w:sz w:val="16"/>
                <w:szCs w:val="16"/>
              </w:rPr>
              <w:t>7.4.3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30AC7332" w:rsidR="00784A41" w:rsidRPr="005517D6" w:rsidRDefault="00784A41" w:rsidP="00784A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S5-223681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33EB" w14:textId="62CC06CD" w:rsidR="00784A41" w:rsidRPr="00481549" w:rsidRDefault="00784A41" w:rsidP="00784A41">
            <w:pPr>
              <w:widowControl w:val="0"/>
              <w:ind w:left="144" w:hanging="144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32.255 QBC triggering for LBO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482DC4CF" w:rsidR="00784A41" w:rsidRPr="00481549" w:rsidRDefault="00784A41" w:rsidP="00784A41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8B2AEA">
              <w:rPr>
                <w:rFonts w:ascii="Arial" w:hAnsi="Arial" w:cs="Arial"/>
                <w:b/>
                <w:bCs/>
                <w:sz w:val="16"/>
                <w:szCs w:val="16"/>
              </w:rPr>
              <w:t>Ericsson LM</w:t>
            </w:r>
            <w:r>
              <w:rPr>
                <w:rFonts w:ascii="Arial" w:hAnsi="Arial" w:cs="Arial"/>
                <w:sz w:val="16"/>
                <w:szCs w:val="16"/>
              </w:rPr>
              <w:t>, MATRIXX Software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536B98C" w14:textId="527AF079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3CD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197523D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8AA1318" w14:textId="77777777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FD7FC53" w14:textId="6FAB574F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6FAD0DD2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5CF83084" w:rsidR="00784A41" w:rsidRPr="00481549" w:rsidRDefault="00784A41" w:rsidP="00784A4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E50CA4" w:rsidRPr="00401776" w14:paraId="78B7F22C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2F579F39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028">
              <w:rPr>
                <w:rFonts w:ascii="Arial" w:hAnsi="Arial" w:cs="Arial"/>
                <w:sz w:val="16"/>
                <w:szCs w:val="16"/>
              </w:rPr>
              <w:t>7.4.3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1CDD28BE" w:rsidR="00E50CA4" w:rsidRPr="005517D6" w:rsidRDefault="00E50CA4" w:rsidP="00E50CA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S5-223722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4EC3FFC6" w:rsidR="00E50CA4" w:rsidRPr="00481549" w:rsidRDefault="00E50CA4" w:rsidP="00E50CA4">
            <w:pPr>
              <w:widowControl w:val="0"/>
              <w:ind w:left="144" w:hanging="144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32.255 Additional charging message flow for LBO_was_S5-222808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50383B5A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Ericsson, </w:t>
            </w:r>
            <w:r w:rsidRPr="008B2AEA">
              <w:rPr>
                <w:rFonts w:ascii="Arial" w:hAnsi="Arial" w:cs="Arial"/>
                <w:b/>
                <w:bCs/>
                <w:sz w:val="16"/>
                <w:szCs w:val="16"/>
              </w:rPr>
              <w:t>MATRIXX Software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2D901C" w14:textId="5168309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3CD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DFE4443" w14:textId="3EDB1771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5517D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17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B415881" w14:textId="38BD56F7" w:rsidR="00E50CA4" w:rsidRPr="00725700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24 May</w:t>
            </w:r>
          </w:p>
          <w:p w14:paraId="6E8D79C1" w14:textId="34ED086F" w:rsidR="00E50CA4" w:rsidRPr="00725700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highlight w:val="cyan"/>
              </w:rPr>
            </w:pPr>
            <w:r w:rsidRPr="00725700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0A8E57A3" w:rsidR="00E50CA4" w:rsidRPr="00725700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color w:val="4F81BD" w:themeColor="accent1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199A94DD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d10 approved</w:t>
            </w:r>
          </w:p>
        </w:tc>
      </w:tr>
      <w:tr w:rsidR="00E50CA4" w:rsidRPr="00401776" w14:paraId="59F7EAB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4F841DF4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5028">
              <w:rPr>
                <w:rFonts w:ascii="Arial" w:hAnsi="Arial" w:cs="Arial"/>
                <w:sz w:val="16"/>
                <w:szCs w:val="16"/>
              </w:rPr>
              <w:t>7.4.3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7B9BA385" w:rsidR="00E50CA4" w:rsidRPr="005517D6" w:rsidRDefault="00E50CA4" w:rsidP="00E50CA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S5-223705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378AD470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 CR 32.255 Additional charging message flow for MVNO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6404A8EC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7427A3" w14:textId="251CFA82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03CD">
              <w:rPr>
                <w:rFonts w:ascii="Arial" w:hAnsi="Arial" w:cs="Arial"/>
                <w:sz w:val="18"/>
                <w:szCs w:val="18"/>
              </w:rPr>
              <w:t>CR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1F517594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4694D50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767739DB" w14:textId="56C7B85F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59FE63BB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0F44D26E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approved</w:t>
            </w:r>
          </w:p>
        </w:tc>
      </w:tr>
      <w:tr w:rsidR="00E50CA4" w:rsidRPr="00401776" w14:paraId="0B5035C5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6F59A66" w14:textId="1A7E0816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7.5.1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AF59F" w14:textId="77777777" w:rsidR="00E50CA4" w:rsidRDefault="00E50CA4" w:rsidP="00E50CA4">
            <w:pPr>
              <w:jc w:val="center"/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730FBF1" w14:textId="09FAC3EC" w:rsidR="00E50CA4" w:rsidRPr="005517D6" w:rsidRDefault="00E50CA4" w:rsidP="00E50CA4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S5-223668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E31ED" w14:textId="5B870A94" w:rsidR="00E50CA4" w:rsidRPr="00481549" w:rsidRDefault="00E50CA4" w:rsidP="00E50CA4">
            <w:pPr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32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47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E4816" w14:textId="66ADB36B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 w:rsidRPr="00593A83">
              <w:rPr>
                <w:rFonts w:ascii="Arial" w:hAnsi="Arial" w:cs="Arial"/>
                <w:color w:val="312E25"/>
                <w:sz w:val="18"/>
                <w:szCs w:val="18"/>
              </w:rPr>
              <w:t>MATRIXX Software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4B2606FD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3DC61965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5517D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17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F90B33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1CC5712B" w14:textId="5B2F7293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5E49831A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45375EAD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50CA4" w:rsidRPr="00401776" w14:paraId="69577203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700903CA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239D">
              <w:rPr>
                <w:rFonts w:ascii="Arial" w:hAnsi="Arial" w:cs="Arial"/>
                <w:sz w:val="16"/>
                <w:szCs w:val="16"/>
              </w:rPr>
              <w:t>7.5.2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0D792561" w:rsidR="00E50CA4" w:rsidRPr="005517D6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  <w:t>S5-223702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25494" w14:textId="213DC433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28.826 Correcting clause 5.5.5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599C96DE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27B4FBDD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76654491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64B6371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F3CFCA7" w14:textId="5532D16C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7837F1B4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154084F3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E50CA4" w:rsidRPr="00401776" w14:paraId="69E999E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41B74A" w14:textId="40147672" w:rsidR="00E50CA4" w:rsidRPr="00AA239D" w:rsidRDefault="00E50CA4" w:rsidP="00E50CA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9262F">
              <w:rPr>
                <w:rFonts w:ascii="Arial" w:hAnsi="Arial" w:cs="Arial"/>
                <w:sz w:val="16"/>
                <w:szCs w:val="16"/>
              </w:rPr>
              <w:t>7.5.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9262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561BEA" w14:textId="77777777" w:rsidR="00E50CA4" w:rsidRDefault="00E50CA4" w:rsidP="00E50CA4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14:paraId="26217936" w14:textId="021694C6" w:rsidR="00E50CA4" w:rsidRPr="005517D6" w:rsidRDefault="00E50CA4" w:rsidP="00E50CA4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DF7C3C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S5-223669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3D299" w14:textId="30ECE31C" w:rsidR="00E50CA4" w:rsidRDefault="00E50CA4" w:rsidP="00E50CA4">
            <w:pPr>
              <w:rPr>
                <w:rFonts w:ascii="Arial" w:hAnsi="Arial" w:cs="Arial"/>
                <w:sz w:val="16"/>
                <w:szCs w:val="16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26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232A72" w14:textId="0AD17D2C" w:rsidR="00E50CA4" w:rsidRDefault="00E50CA4" w:rsidP="00E50CA4">
            <w:pPr>
              <w:rPr>
                <w:rFonts w:ascii="Arial" w:hAnsi="Arial" w:cs="Arial"/>
                <w:sz w:val="16"/>
                <w:szCs w:val="16"/>
              </w:rPr>
            </w:pPr>
            <w:r w:rsidRPr="00925DBD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82042C9" w14:textId="5AFB2FA8" w:rsidR="00E50CA4" w:rsidRPr="00B343E5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AEFE1A" w14:textId="470CA750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75B20B8" w14:textId="77777777" w:rsidR="00E50CA4" w:rsidRPr="008B2AEA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8B2AEA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24 May</w:t>
            </w:r>
          </w:p>
          <w:p w14:paraId="3C56E045" w14:textId="6E02F24E" w:rsidR="00E50CA4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B2AEA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E69313" w14:textId="690DAB0F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A54235" w14:textId="54D97EE2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50CA4" w:rsidRPr="00401776" w14:paraId="40E2D6B8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24E34762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72420246"/>
            <w:r w:rsidRPr="001536BC">
              <w:rPr>
                <w:rFonts w:ascii="Arial" w:hAnsi="Arial" w:cs="Arial"/>
                <w:sz w:val="16"/>
                <w:szCs w:val="16"/>
              </w:rPr>
              <w:t>7.5.3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770E24F1" w:rsidR="00E50CA4" w:rsidRPr="005517D6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</w: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S5-223721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28C78EBC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28.827 Solution for issue 2c CHF selection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0ABB7BC5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767E90B" w14:textId="1B558C99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343E5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7B13C9DE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C26A81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02AFB0E5" w14:textId="777C902E" w:rsidR="00E50CA4" w:rsidRPr="00D45C01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magenta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045B1AF6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3625F1FC" w:rsidR="00E50CA4" w:rsidRPr="003618D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d3 agreed</w:t>
            </w:r>
          </w:p>
        </w:tc>
      </w:tr>
      <w:bookmarkEnd w:id="3"/>
      <w:tr w:rsidR="00E50CA4" w:rsidRPr="00401776" w14:paraId="59EA23F2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61389125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6BC">
              <w:rPr>
                <w:rFonts w:ascii="Arial" w:hAnsi="Arial" w:cs="Arial"/>
                <w:sz w:val="16"/>
                <w:szCs w:val="16"/>
              </w:rPr>
              <w:t>7.5.3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193CE1F5" w:rsidR="00E50CA4" w:rsidRPr="005517D6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br/>
            </w: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S5-223718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7650041E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28.827 Solution for issue 2e trigger handling between CHFs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76BAF0DA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31343CA" w14:textId="3BFF9110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343E5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242F7AD5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18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B43332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507A342C" w14:textId="1C1CC0BC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68C1273D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550B2F11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 pursued</w:t>
            </w:r>
          </w:p>
        </w:tc>
      </w:tr>
      <w:tr w:rsidR="00E50CA4" w:rsidRPr="00401776" w14:paraId="28476F3F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0F1C14" w14:textId="522529BB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6BC">
              <w:rPr>
                <w:rFonts w:ascii="Arial" w:hAnsi="Arial" w:cs="Arial"/>
                <w:sz w:val="16"/>
                <w:szCs w:val="16"/>
              </w:rPr>
              <w:t>7.5.3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4F5F7" w14:textId="7FD2DFDF" w:rsidR="00E50CA4" w:rsidRPr="005517D6" w:rsidRDefault="00E50CA4" w:rsidP="00E50CA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7D6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</w: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S5-223714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D089C" w14:textId="57862EDC" w:rsidR="00E50CA4" w:rsidRPr="00481549" w:rsidRDefault="00E50CA4" w:rsidP="00E50CA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Rel-18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28.827 Optimization on the QBC triggers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F029" w14:textId="51C099D1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BD242C" w14:textId="566CF797" w:rsidR="00E50CA4" w:rsidRPr="00481549" w:rsidDel="004B4266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343E5">
              <w:rPr>
                <w:rFonts w:ascii="Arial" w:hAnsi="Arial" w:cs="Arial"/>
                <w:sz w:val="18"/>
                <w:szCs w:val="18"/>
              </w:rPr>
              <w:t>pCR</w:t>
            </w:r>
            <w:proofErr w:type="spellEnd"/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216635" w14:textId="4F3E1CC6" w:rsidR="00E50CA4" w:rsidRPr="00725700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725700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19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61AAF49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195AB7E7" w14:textId="18C35156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4DD8AF" w14:textId="29198C33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7E7B27" w14:textId="54243F04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Noted</w:t>
            </w:r>
          </w:p>
        </w:tc>
      </w:tr>
      <w:tr w:rsidR="00E50CA4" w:rsidRPr="00401776" w14:paraId="26C9C31E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71CF4A" w14:textId="76BEDD59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262F">
              <w:rPr>
                <w:rFonts w:ascii="Arial" w:hAnsi="Arial" w:cs="Arial"/>
                <w:sz w:val="16"/>
                <w:szCs w:val="16"/>
              </w:rPr>
              <w:t>7.5.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1400CBA2" w:rsidR="00E50CA4" w:rsidRPr="005517D6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S5-223670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1E363" w14:textId="7D90BB46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27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346D59D3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 w:rsidRPr="00925DBD">
              <w:rPr>
                <w:rFonts w:ascii="Arial" w:hAnsi="Arial" w:cs="Arial"/>
                <w:color w:val="312E25"/>
                <w:sz w:val="18"/>
                <w:szCs w:val="18"/>
              </w:rPr>
              <w:t>Ericsson LM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16766D1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2B34B9B3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 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69A5DA" w14:textId="41E8387F" w:rsidR="00E50CA4" w:rsidRPr="008B2AEA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</w:pPr>
            <w:r w:rsidRPr="008B2AEA">
              <w:rPr>
                <w:rFonts w:ascii="Arial" w:eastAsiaTheme="minorHAnsi" w:hAnsi="Arial" w:cs="Arial"/>
                <w:color w:val="4F81BD" w:themeColor="accent1"/>
                <w:sz w:val="18"/>
                <w:szCs w:val="18"/>
              </w:rPr>
              <w:t>24 May</w:t>
            </w:r>
          </w:p>
          <w:p w14:paraId="736E3DB5" w14:textId="440C840C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8B2AEA">
              <w:rPr>
                <w:rFonts w:ascii="Arial" w:eastAsiaTheme="minorHAnsi" w:hAnsi="Arial" w:cs="Arial"/>
                <w:color w:val="4F81BD" w:themeColor="accent1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4488BB82" w:rsidR="00E50CA4" w:rsidRPr="003618D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25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050DF6DE" w:rsidR="00E50CA4" w:rsidRPr="003618D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  <w:tr w:rsidR="00E50CA4" w:rsidRPr="00401776" w14:paraId="58A31264" w14:textId="77777777" w:rsidTr="008B465D">
        <w:trPr>
          <w:tblCellSpacing w:w="0" w:type="dxa"/>
          <w:jc w:val="center"/>
        </w:trPr>
        <w:tc>
          <w:tcPr>
            <w:tcW w:w="10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4F1FDB" w14:textId="133E8730" w:rsidR="00E50CA4" w:rsidRPr="00481549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4F06">
              <w:rPr>
                <w:rFonts w:cs="Arial"/>
                <w:sz w:val="16"/>
                <w:szCs w:val="16"/>
              </w:rPr>
              <w:t>7.5.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5D10C449" w:rsidR="00E50CA4" w:rsidRPr="005517D6" w:rsidRDefault="00E50CA4" w:rsidP="00E50C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7D6">
              <w:rPr>
                <w:rStyle w:val="aa"/>
                <w:rFonts w:ascii="Arial" w:hAnsi="Arial" w:cs="Arial"/>
                <w:b/>
                <w:bCs/>
                <w:sz w:val="16"/>
                <w:szCs w:val="16"/>
              </w:rPr>
              <w:t>S5-223671</w:t>
            </w:r>
          </w:p>
        </w:tc>
        <w:tc>
          <w:tcPr>
            <w:tcW w:w="228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67471EBA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 xml:space="preserve">Draft TR 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  <w:r w:rsidRPr="002B1FA4">
              <w:rPr>
                <w:rFonts w:ascii="Arial" w:hAnsi="Arial" w:cs="Arial"/>
                <w:color w:val="312E25"/>
                <w:sz w:val="18"/>
                <w:szCs w:val="18"/>
              </w:rPr>
              <w:t>.8</w:t>
            </w:r>
            <w:r>
              <w:rPr>
                <w:rFonts w:ascii="Arial" w:hAnsi="Arial" w:cs="Arial"/>
                <w:color w:val="312E25"/>
                <w:sz w:val="18"/>
                <w:szCs w:val="18"/>
              </w:rPr>
              <w:t>28</w:t>
            </w:r>
          </w:p>
        </w:tc>
        <w:tc>
          <w:tcPr>
            <w:tcW w:w="171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2E72A93A" w:rsidR="00E50CA4" w:rsidRPr="00481549" w:rsidRDefault="00E50CA4" w:rsidP="00E50CA4">
            <w:pPr>
              <w:rPr>
                <w:rFonts w:ascii="Arial" w:hAnsi="Arial" w:cs="Arial"/>
                <w:sz w:val="18"/>
                <w:szCs w:val="18"/>
              </w:rPr>
            </w:pPr>
            <w:r w:rsidRPr="00F77BF0">
              <w:rPr>
                <w:rFonts w:ascii="Arial" w:hAnsi="Arial" w:cs="Arial"/>
                <w:color w:val="312E25"/>
                <w:sz w:val="18"/>
                <w:szCs w:val="18"/>
              </w:rPr>
              <w:t>China Mobile</w:t>
            </w:r>
          </w:p>
        </w:tc>
        <w:tc>
          <w:tcPr>
            <w:tcW w:w="8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079741AF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Draft TR</w:t>
            </w:r>
          </w:p>
        </w:tc>
        <w:tc>
          <w:tcPr>
            <w:tcW w:w="12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606EAA94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18May</w:t>
            </w:r>
          </w:p>
        </w:tc>
        <w:tc>
          <w:tcPr>
            <w:tcW w:w="8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1408DA" w14:textId="77777777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20</w:t>
            </w:r>
            <w:r w:rsidRPr="00481549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May</w:t>
            </w:r>
          </w:p>
          <w:p w14:paraId="235A20F6" w14:textId="53A462A8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81549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23.59 GMT</w:t>
            </w:r>
          </w:p>
        </w:tc>
        <w:tc>
          <w:tcPr>
            <w:tcW w:w="6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6F2630EC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21 May</w:t>
            </w:r>
          </w:p>
        </w:tc>
        <w:tc>
          <w:tcPr>
            <w:tcW w:w="111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272FAEFE" w:rsidR="00E50CA4" w:rsidRPr="00481549" w:rsidRDefault="00E50CA4" w:rsidP="00E50CA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agreed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4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91397" w14:textId="77777777" w:rsidR="00F261E4" w:rsidRDefault="00F261E4">
      <w:r>
        <w:separator/>
      </w:r>
    </w:p>
  </w:endnote>
  <w:endnote w:type="continuationSeparator" w:id="0">
    <w:p w14:paraId="3855CE04" w14:textId="77777777" w:rsidR="00F261E4" w:rsidRDefault="00F2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6E796" w14:textId="77777777" w:rsidR="00870C52" w:rsidRDefault="00870C52" w:rsidP="005619DF">
    <w:pPr>
      <w:pStyle w:val="a9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725700">
      <w:rPr>
        <w:rStyle w:val="af2"/>
      </w:rPr>
      <w:t>1</w:t>
    </w:r>
    <w:r>
      <w:rPr>
        <w:rStyle w:val="af2"/>
      </w:rPr>
      <w:fldChar w:fldCharType="end"/>
    </w:r>
    <w:r>
      <w:rPr>
        <w:rStyle w:val="af2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725700">
      <w:rPr>
        <w:rStyle w:val="af2"/>
      </w:rPr>
      <w:t>5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76F8B" w14:textId="77777777" w:rsidR="00F261E4" w:rsidRDefault="00F261E4">
      <w:r>
        <w:separator/>
      </w:r>
    </w:p>
  </w:footnote>
  <w:footnote w:type="continuationSeparator" w:id="0">
    <w:p w14:paraId="7B7B0FC9" w14:textId="77777777" w:rsidR="00F261E4" w:rsidRDefault="00F26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宋体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462"/>
    <w:rsid w:val="00000634"/>
    <w:rsid w:val="000014F1"/>
    <w:rsid w:val="00001579"/>
    <w:rsid w:val="00001BF1"/>
    <w:rsid w:val="000025CC"/>
    <w:rsid w:val="00002B95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5FAE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817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3DAC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1003"/>
    <w:rsid w:val="00051258"/>
    <w:rsid w:val="00051488"/>
    <w:rsid w:val="000515B9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62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625F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25B"/>
    <w:rsid w:val="000C27F7"/>
    <w:rsid w:val="000C38F8"/>
    <w:rsid w:val="000C39CF"/>
    <w:rsid w:val="000C3A1D"/>
    <w:rsid w:val="000C3F63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3F52"/>
    <w:rsid w:val="000D4A65"/>
    <w:rsid w:val="000D4AE0"/>
    <w:rsid w:val="000D4AF6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1D23"/>
    <w:rsid w:val="00114865"/>
    <w:rsid w:val="00114B2B"/>
    <w:rsid w:val="00115BD3"/>
    <w:rsid w:val="001160C9"/>
    <w:rsid w:val="001167F4"/>
    <w:rsid w:val="001168D6"/>
    <w:rsid w:val="00116974"/>
    <w:rsid w:val="00117918"/>
    <w:rsid w:val="001209AB"/>
    <w:rsid w:val="0012123D"/>
    <w:rsid w:val="00121378"/>
    <w:rsid w:val="00121691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18E4"/>
    <w:rsid w:val="001326D0"/>
    <w:rsid w:val="00132807"/>
    <w:rsid w:val="00132C62"/>
    <w:rsid w:val="00133892"/>
    <w:rsid w:val="001338C4"/>
    <w:rsid w:val="00133AAA"/>
    <w:rsid w:val="00134B7E"/>
    <w:rsid w:val="00134D8B"/>
    <w:rsid w:val="00134EFD"/>
    <w:rsid w:val="00135F77"/>
    <w:rsid w:val="00136A42"/>
    <w:rsid w:val="00136D48"/>
    <w:rsid w:val="00137641"/>
    <w:rsid w:val="0014121C"/>
    <w:rsid w:val="00141E2F"/>
    <w:rsid w:val="001427F4"/>
    <w:rsid w:val="001428C3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2F"/>
    <w:rsid w:val="0015068B"/>
    <w:rsid w:val="00151614"/>
    <w:rsid w:val="0015190F"/>
    <w:rsid w:val="00151A94"/>
    <w:rsid w:val="00151FC1"/>
    <w:rsid w:val="00152C55"/>
    <w:rsid w:val="00152E23"/>
    <w:rsid w:val="00152F3D"/>
    <w:rsid w:val="0015348B"/>
    <w:rsid w:val="0015406B"/>
    <w:rsid w:val="001542B0"/>
    <w:rsid w:val="0015527B"/>
    <w:rsid w:val="001552FD"/>
    <w:rsid w:val="0015579D"/>
    <w:rsid w:val="00156547"/>
    <w:rsid w:val="0015662E"/>
    <w:rsid w:val="001569B4"/>
    <w:rsid w:val="00156BCE"/>
    <w:rsid w:val="00156E3A"/>
    <w:rsid w:val="001570B0"/>
    <w:rsid w:val="0016007E"/>
    <w:rsid w:val="001603CC"/>
    <w:rsid w:val="001607CD"/>
    <w:rsid w:val="00160E13"/>
    <w:rsid w:val="00161708"/>
    <w:rsid w:val="001623CE"/>
    <w:rsid w:val="00162529"/>
    <w:rsid w:val="00163A23"/>
    <w:rsid w:val="00164687"/>
    <w:rsid w:val="001649A5"/>
    <w:rsid w:val="00164B64"/>
    <w:rsid w:val="001655E4"/>
    <w:rsid w:val="0016659D"/>
    <w:rsid w:val="00166DC7"/>
    <w:rsid w:val="001671E2"/>
    <w:rsid w:val="001671E4"/>
    <w:rsid w:val="0016729E"/>
    <w:rsid w:val="00167580"/>
    <w:rsid w:val="00167CDF"/>
    <w:rsid w:val="00167D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3DF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6F7"/>
    <w:rsid w:val="001B0A38"/>
    <w:rsid w:val="001B0E9C"/>
    <w:rsid w:val="001B15F4"/>
    <w:rsid w:val="001B1625"/>
    <w:rsid w:val="001B189F"/>
    <w:rsid w:val="001B1A55"/>
    <w:rsid w:val="001B1F0E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6E7B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56B1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1F7BC2"/>
    <w:rsid w:val="00200DB8"/>
    <w:rsid w:val="0020157B"/>
    <w:rsid w:val="00201ACE"/>
    <w:rsid w:val="00203AFB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AA2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4F0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7A0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478C"/>
    <w:rsid w:val="00295183"/>
    <w:rsid w:val="00295538"/>
    <w:rsid w:val="0029562C"/>
    <w:rsid w:val="002957ED"/>
    <w:rsid w:val="0029656D"/>
    <w:rsid w:val="00296A82"/>
    <w:rsid w:val="00296D96"/>
    <w:rsid w:val="002976B2"/>
    <w:rsid w:val="0029798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487"/>
    <w:rsid w:val="002A4987"/>
    <w:rsid w:val="002A4F9F"/>
    <w:rsid w:val="002A5009"/>
    <w:rsid w:val="002A5501"/>
    <w:rsid w:val="002A59DB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4CB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6A2"/>
    <w:rsid w:val="002D2A2C"/>
    <w:rsid w:val="002D494F"/>
    <w:rsid w:val="002D4C3E"/>
    <w:rsid w:val="002D57C1"/>
    <w:rsid w:val="002D5C69"/>
    <w:rsid w:val="002D6CFF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B91"/>
    <w:rsid w:val="002F7FFB"/>
    <w:rsid w:val="003000E2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07C6E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47F3"/>
    <w:rsid w:val="003252D0"/>
    <w:rsid w:val="003255F9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270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1893"/>
    <w:rsid w:val="003528BD"/>
    <w:rsid w:val="00352E4C"/>
    <w:rsid w:val="00352FBB"/>
    <w:rsid w:val="00353263"/>
    <w:rsid w:val="00353308"/>
    <w:rsid w:val="00353677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2FE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142"/>
    <w:rsid w:val="003818A8"/>
    <w:rsid w:val="00381A27"/>
    <w:rsid w:val="00381A79"/>
    <w:rsid w:val="00381B38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CB7"/>
    <w:rsid w:val="003A1EEA"/>
    <w:rsid w:val="003A2FD1"/>
    <w:rsid w:val="003A365F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A7A30"/>
    <w:rsid w:val="003A7CFB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5FC4"/>
    <w:rsid w:val="003B6A6C"/>
    <w:rsid w:val="003B735F"/>
    <w:rsid w:val="003B79E2"/>
    <w:rsid w:val="003B7C9A"/>
    <w:rsid w:val="003C0892"/>
    <w:rsid w:val="003C08A0"/>
    <w:rsid w:val="003C1ECE"/>
    <w:rsid w:val="003C201D"/>
    <w:rsid w:val="003C3157"/>
    <w:rsid w:val="003C3658"/>
    <w:rsid w:val="003C36CC"/>
    <w:rsid w:val="003C4404"/>
    <w:rsid w:val="003C53CA"/>
    <w:rsid w:val="003C53EB"/>
    <w:rsid w:val="003C5527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15E6"/>
    <w:rsid w:val="003E334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A0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503"/>
    <w:rsid w:val="00414A61"/>
    <w:rsid w:val="00414B13"/>
    <w:rsid w:val="0041550B"/>
    <w:rsid w:val="00415E9C"/>
    <w:rsid w:val="00416C32"/>
    <w:rsid w:val="004178B0"/>
    <w:rsid w:val="0042034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8C5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2F7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4E08"/>
    <w:rsid w:val="00455B3B"/>
    <w:rsid w:val="00455E1D"/>
    <w:rsid w:val="00456732"/>
    <w:rsid w:val="00456AF1"/>
    <w:rsid w:val="00456B52"/>
    <w:rsid w:val="0045739F"/>
    <w:rsid w:val="0045747D"/>
    <w:rsid w:val="004574C1"/>
    <w:rsid w:val="00457CCD"/>
    <w:rsid w:val="0046028B"/>
    <w:rsid w:val="00461369"/>
    <w:rsid w:val="004615CC"/>
    <w:rsid w:val="004617CC"/>
    <w:rsid w:val="00461C6B"/>
    <w:rsid w:val="0046206D"/>
    <w:rsid w:val="004622C6"/>
    <w:rsid w:val="004623BE"/>
    <w:rsid w:val="004626C3"/>
    <w:rsid w:val="004632A7"/>
    <w:rsid w:val="004638C8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0DDA"/>
    <w:rsid w:val="0047177C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4F5D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CEF"/>
    <w:rsid w:val="004A0A80"/>
    <w:rsid w:val="004A211A"/>
    <w:rsid w:val="004A235A"/>
    <w:rsid w:val="004A2A28"/>
    <w:rsid w:val="004A2A7E"/>
    <w:rsid w:val="004A3303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837"/>
    <w:rsid w:val="004A6B50"/>
    <w:rsid w:val="004A75CB"/>
    <w:rsid w:val="004A775A"/>
    <w:rsid w:val="004B0052"/>
    <w:rsid w:val="004B03FF"/>
    <w:rsid w:val="004B048F"/>
    <w:rsid w:val="004B128D"/>
    <w:rsid w:val="004B15D4"/>
    <w:rsid w:val="004B1CE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56E0"/>
    <w:rsid w:val="004B68B9"/>
    <w:rsid w:val="004B6DCB"/>
    <w:rsid w:val="004B6E29"/>
    <w:rsid w:val="004B70ED"/>
    <w:rsid w:val="004B72A6"/>
    <w:rsid w:val="004B7C10"/>
    <w:rsid w:val="004C04C4"/>
    <w:rsid w:val="004C0F37"/>
    <w:rsid w:val="004C1230"/>
    <w:rsid w:val="004C1BFF"/>
    <w:rsid w:val="004C1EB7"/>
    <w:rsid w:val="004C29F7"/>
    <w:rsid w:val="004C2DEA"/>
    <w:rsid w:val="004C34CA"/>
    <w:rsid w:val="004C434D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2A55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A88"/>
    <w:rsid w:val="004D7C96"/>
    <w:rsid w:val="004D7DB7"/>
    <w:rsid w:val="004E090D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5A1"/>
    <w:rsid w:val="004F2A6D"/>
    <w:rsid w:val="004F3167"/>
    <w:rsid w:val="004F3480"/>
    <w:rsid w:val="004F3B07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A74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0797B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3DA7"/>
    <w:rsid w:val="005341BA"/>
    <w:rsid w:val="00534391"/>
    <w:rsid w:val="00534629"/>
    <w:rsid w:val="00534754"/>
    <w:rsid w:val="0053475B"/>
    <w:rsid w:val="00534D46"/>
    <w:rsid w:val="0053533E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7D6"/>
    <w:rsid w:val="00551EE5"/>
    <w:rsid w:val="00552AE7"/>
    <w:rsid w:val="00552B8F"/>
    <w:rsid w:val="00553361"/>
    <w:rsid w:val="00553774"/>
    <w:rsid w:val="00553797"/>
    <w:rsid w:val="00554095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32D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0FA9"/>
    <w:rsid w:val="005816B4"/>
    <w:rsid w:val="0058174C"/>
    <w:rsid w:val="00581B80"/>
    <w:rsid w:val="00581D27"/>
    <w:rsid w:val="00581D58"/>
    <w:rsid w:val="005822A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2C57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5583"/>
    <w:rsid w:val="005A67A1"/>
    <w:rsid w:val="005A69E8"/>
    <w:rsid w:val="005A7B60"/>
    <w:rsid w:val="005B0610"/>
    <w:rsid w:val="005B155C"/>
    <w:rsid w:val="005B20EB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2A7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0C2"/>
    <w:rsid w:val="005E35EC"/>
    <w:rsid w:val="005E3627"/>
    <w:rsid w:val="005E3DF2"/>
    <w:rsid w:val="005E4159"/>
    <w:rsid w:val="005E4B20"/>
    <w:rsid w:val="005E4F2D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5CC"/>
    <w:rsid w:val="005F06D8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68"/>
    <w:rsid w:val="005F78D5"/>
    <w:rsid w:val="006000BF"/>
    <w:rsid w:val="00600554"/>
    <w:rsid w:val="006006A5"/>
    <w:rsid w:val="006013CB"/>
    <w:rsid w:val="00602562"/>
    <w:rsid w:val="006030E4"/>
    <w:rsid w:val="0060334E"/>
    <w:rsid w:val="00603AE5"/>
    <w:rsid w:val="00603E17"/>
    <w:rsid w:val="00604039"/>
    <w:rsid w:val="00604305"/>
    <w:rsid w:val="00604640"/>
    <w:rsid w:val="00604E7D"/>
    <w:rsid w:val="00605E71"/>
    <w:rsid w:val="00606227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974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4562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0A0D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88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5D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34C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398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9FC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2C12"/>
    <w:rsid w:val="006C30DC"/>
    <w:rsid w:val="006C358B"/>
    <w:rsid w:val="006C38DB"/>
    <w:rsid w:val="006C3A80"/>
    <w:rsid w:val="006C3BC0"/>
    <w:rsid w:val="006C3F87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98F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0AC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699"/>
    <w:rsid w:val="006F1CFF"/>
    <w:rsid w:val="006F3823"/>
    <w:rsid w:val="006F3A91"/>
    <w:rsid w:val="006F3BF7"/>
    <w:rsid w:val="006F46F4"/>
    <w:rsid w:val="006F472E"/>
    <w:rsid w:val="006F4797"/>
    <w:rsid w:val="006F5951"/>
    <w:rsid w:val="006F5D7A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590C"/>
    <w:rsid w:val="007064E9"/>
    <w:rsid w:val="007067AF"/>
    <w:rsid w:val="00706D14"/>
    <w:rsid w:val="00707B41"/>
    <w:rsid w:val="00707BCC"/>
    <w:rsid w:val="00707CF9"/>
    <w:rsid w:val="00710039"/>
    <w:rsid w:val="0071054A"/>
    <w:rsid w:val="0071054F"/>
    <w:rsid w:val="007107EB"/>
    <w:rsid w:val="007116BD"/>
    <w:rsid w:val="00711714"/>
    <w:rsid w:val="00711C79"/>
    <w:rsid w:val="00712DA8"/>
    <w:rsid w:val="0071309B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BE1"/>
    <w:rsid w:val="00722F66"/>
    <w:rsid w:val="007239CB"/>
    <w:rsid w:val="00723B15"/>
    <w:rsid w:val="00724555"/>
    <w:rsid w:val="00725154"/>
    <w:rsid w:val="0072524F"/>
    <w:rsid w:val="007256C6"/>
    <w:rsid w:val="00725700"/>
    <w:rsid w:val="007262D0"/>
    <w:rsid w:val="00726302"/>
    <w:rsid w:val="00727833"/>
    <w:rsid w:val="0072788E"/>
    <w:rsid w:val="00727AAC"/>
    <w:rsid w:val="00730CE9"/>
    <w:rsid w:val="0073150D"/>
    <w:rsid w:val="007317AC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41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076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5AF2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461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0E2E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0F89"/>
    <w:rsid w:val="00821256"/>
    <w:rsid w:val="00821B91"/>
    <w:rsid w:val="00821BA8"/>
    <w:rsid w:val="00821E61"/>
    <w:rsid w:val="008221CD"/>
    <w:rsid w:val="00822F1D"/>
    <w:rsid w:val="0082371F"/>
    <w:rsid w:val="0082421D"/>
    <w:rsid w:val="0082453E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9E0"/>
    <w:rsid w:val="00836A2D"/>
    <w:rsid w:val="00840507"/>
    <w:rsid w:val="008408CF"/>
    <w:rsid w:val="00840F2B"/>
    <w:rsid w:val="0084146D"/>
    <w:rsid w:val="008437CD"/>
    <w:rsid w:val="0084454D"/>
    <w:rsid w:val="00844638"/>
    <w:rsid w:val="00844BF4"/>
    <w:rsid w:val="008455C0"/>
    <w:rsid w:val="0084595A"/>
    <w:rsid w:val="00846CB8"/>
    <w:rsid w:val="00847335"/>
    <w:rsid w:val="00847408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98A"/>
    <w:rsid w:val="00864DA6"/>
    <w:rsid w:val="00864E82"/>
    <w:rsid w:val="00865110"/>
    <w:rsid w:val="00865464"/>
    <w:rsid w:val="00865E93"/>
    <w:rsid w:val="00865FF4"/>
    <w:rsid w:val="00866147"/>
    <w:rsid w:val="00866D27"/>
    <w:rsid w:val="00867102"/>
    <w:rsid w:val="008676FF"/>
    <w:rsid w:val="00870056"/>
    <w:rsid w:val="00870C52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4CE"/>
    <w:rsid w:val="008A39E1"/>
    <w:rsid w:val="008A3A18"/>
    <w:rsid w:val="008A575A"/>
    <w:rsid w:val="008A5E09"/>
    <w:rsid w:val="008A665F"/>
    <w:rsid w:val="008A6755"/>
    <w:rsid w:val="008A7FF3"/>
    <w:rsid w:val="008B0737"/>
    <w:rsid w:val="008B09A2"/>
    <w:rsid w:val="008B0B16"/>
    <w:rsid w:val="008B12EE"/>
    <w:rsid w:val="008B1371"/>
    <w:rsid w:val="008B1AA0"/>
    <w:rsid w:val="008B2AEA"/>
    <w:rsid w:val="008B34ED"/>
    <w:rsid w:val="008B4113"/>
    <w:rsid w:val="008B4133"/>
    <w:rsid w:val="008B465D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46DE"/>
    <w:rsid w:val="008E497A"/>
    <w:rsid w:val="008E53FF"/>
    <w:rsid w:val="008E6424"/>
    <w:rsid w:val="008E6897"/>
    <w:rsid w:val="008E6990"/>
    <w:rsid w:val="008E7603"/>
    <w:rsid w:val="008E76AA"/>
    <w:rsid w:val="008E7829"/>
    <w:rsid w:val="008F070A"/>
    <w:rsid w:val="008F07C8"/>
    <w:rsid w:val="008F185E"/>
    <w:rsid w:val="008F1955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059"/>
    <w:rsid w:val="009051DF"/>
    <w:rsid w:val="0090523A"/>
    <w:rsid w:val="009052C1"/>
    <w:rsid w:val="009056E5"/>
    <w:rsid w:val="00905FD7"/>
    <w:rsid w:val="009060D8"/>
    <w:rsid w:val="00906ACB"/>
    <w:rsid w:val="00906AEC"/>
    <w:rsid w:val="00906C0E"/>
    <w:rsid w:val="00907084"/>
    <w:rsid w:val="00907249"/>
    <w:rsid w:val="00907B92"/>
    <w:rsid w:val="00907DA0"/>
    <w:rsid w:val="009119C5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28ED"/>
    <w:rsid w:val="0092300C"/>
    <w:rsid w:val="0092423B"/>
    <w:rsid w:val="00924A84"/>
    <w:rsid w:val="00924F0D"/>
    <w:rsid w:val="009253EB"/>
    <w:rsid w:val="00926071"/>
    <w:rsid w:val="009266D7"/>
    <w:rsid w:val="00926936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B54"/>
    <w:rsid w:val="00937C98"/>
    <w:rsid w:val="00937D2C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3"/>
    <w:rsid w:val="009674F4"/>
    <w:rsid w:val="00967D2D"/>
    <w:rsid w:val="00970476"/>
    <w:rsid w:val="00970914"/>
    <w:rsid w:val="009714DB"/>
    <w:rsid w:val="00971817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685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561C"/>
    <w:rsid w:val="009B6500"/>
    <w:rsid w:val="009B653D"/>
    <w:rsid w:val="009B6769"/>
    <w:rsid w:val="009B6F39"/>
    <w:rsid w:val="009B70AE"/>
    <w:rsid w:val="009B747E"/>
    <w:rsid w:val="009B7641"/>
    <w:rsid w:val="009B7BCA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46DE"/>
    <w:rsid w:val="009C5077"/>
    <w:rsid w:val="009C571C"/>
    <w:rsid w:val="009C5EEB"/>
    <w:rsid w:val="009C606E"/>
    <w:rsid w:val="009C69A3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04B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37D80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F5F"/>
    <w:rsid w:val="00A45C8A"/>
    <w:rsid w:val="00A45D86"/>
    <w:rsid w:val="00A46048"/>
    <w:rsid w:val="00A4668E"/>
    <w:rsid w:val="00A467D9"/>
    <w:rsid w:val="00A47829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A1D"/>
    <w:rsid w:val="00AA0CBD"/>
    <w:rsid w:val="00AA12D6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E02"/>
    <w:rsid w:val="00AA7F0E"/>
    <w:rsid w:val="00AB0102"/>
    <w:rsid w:val="00AB026D"/>
    <w:rsid w:val="00AB06B3"/>
    <w:rsid w:val="00AB086E"/>
    <w:rsid w:val="00AB0CD8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49E7"/>
    <w:rsid w:val="00AB58E1"/>
    <w:rsid w:val="00AB5CB8"/>
    <w:rsid w:val="00AB5E01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8D3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6B56"/>
    <w:rsid w:val="00AD7B58"/>
    <w:rsid w:val="00AE036D"/>
    <w:rsid w:val="00AE0435"/>
    <w:rsid w:val="00AE0964"/>
    <w:rsid w:val="00AE09DB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3967"/>
    <w:rsid w:val="00AE41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6C2F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1883"/>
    <w:rsid w:val="00AF20CB"/>
    <w:rsid w:val="00AF22D1"/>
    <w:rsid w:val="00AF2455"/>
    <w:rsid w:val="00AF29B3"/>
    <w:rsid w:val="00AF4B96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AF2"/>
    <w:rsid w:val="00B35BC7"/>
    <w:rsid w:val="00B35D68"/>
    <w:rsid w:val="00B37D80"/>
    <w:rsid w:val="00B37F4F"/>
    <w:rsid w:val="00B40197"/>
    <w:rsid w:val="00B401B2"/>
    <w:rsid w:val="00B40370"/>
    <w:rsid w:val="00B40A93"/>
    <w:rsid w:val="00B40E79"/>
    <w:rsid w:val="00B41FBB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478C3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260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C16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33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5EB8"/>
    <w:rsid w:val="00BC615F"/>
    <w:rsid w:val="00BC67D6"/>
    <w:rsid w:val="00BC6D5A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6E4C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06E1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170F7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3ED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AB"/>
    <w:rsid w:val="00C574FE"/>
    <w:rsid w:val="00C5763C"/>
    <w:rsid w:val="00C60101"/>
    <w:rsid w:val="00C60679"/>
    <w:rsid w:val="00C61821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14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5F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520"/>
    <w:rsid w:val="00C94904"/>
    <w:rsid w:val="00C94A08"/>
    <w:rsid w:val="00C94EAE"/>
    <w:rsid w:val="00C95C40"/>
    <w:rsid w:val="00C9611A"/>
    <w:rsid w:val="00C96174"/>
    <w:rsid w:val="00C9632A"/>
    <w:rsid w:val="00C97005"/>
    <w:rsid w:val="00C97610"/>
    <w:rsid w:val="00CA07F7"/>
    <w:rsid w:val="00CA1179"/>
    <w:rsid w:val="00CA1188"/>
    <w:rsid w:val="00CA2386"/>
    <w:rsid w:val="00CA3113"/>
    <w:rsid w:val="00CA3A64"/>
    <w:rsid w:val="00CA4A95"/>
    <w:rsid w:val="00CA5750"/>
    <w:rsid w:val="00CA62A6"/>
    <w:rsid w:val="00CA6D88"/>
    <w:rsid w:val="00CA73E8"/>
    <w:rsid w:val="00CA7BF6"/>
    <w:rsid w:val="00CB0BB2"/>
    <w:rsid w:val="00CB120A"/>
    <w:rsid w:val="00CB19A2"/>
    <w:rsid w:val="00CB2506"/>
    <w:rsid w:val="00CB2531"/>
    <w:rsid w:val="00CB2BD3"/>
    <w:rsid w:val="00CB3904"/>
    <w:rsid w:val="00CB3B3F"/>
    <w:rsid w:val="00CB40C4"/>
    <w:rsid w:val="00CB4317"/>
    <w:rsid w:val="00CB4B53"/>
    <w:rsid w:val="00CB4C95"/>
    <w:rsid w:val="00CB4E85"/>
    <w:rsid w:val="00CB5A3F"/>
    <w:rsid w:val="00CB6C8E"/>
    <w:rsid w:val="00CB73D0"/>
    <w:rsid w:val="00CB7AC2"/>
    <w:rsid w:val="00CB7CC0"/>
    <w:rsid w:val="00CC029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371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044"/>
    <w:rsid w:val="00CF66E7"/>
    <w:rsid w:val="00CF71A3"/>
    <w:rsid w:val="00CF7427"/>
    <w:rsid w:val="00CF7EE4"/>
    <w:rsid w:val="00CF7F3E"/>
    <w:rsid w:val="00D005FE"/>
    <w:rsid w:val="00D00952"/>
    <w:rsid w:val="00D00F9E"/>
    <w:rsid w:val="00D01159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A5D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43B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3B9A"/>
    <w:rsid w:val="00D3419C"/>
    <w:rsid w:val="00D34284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7BD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20E"/>
    <w:rsid w:val="00D70712"/>
    <w:rsid w:val="00D70B39"/>
    <w:rsid w:val="00D71107"/>
    <w:rsid w:val="00D7116A"/>
    <w:rsid w:val="00D719CE"/>
    <w:rsid w:val="00D722B6"/>
    <w:rsid w:val="00D72395"/>
    <w:rsid w:val="00D72431"/>
    <w:rsid w:val="00D72AEF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2A"/>
    <w:rsid w:val="00D77167"/>
    <w:rsid w:val="00D7731E"/>
    <w:rsid w:val="00D801B1"/>
    <w:rsid w:val="00D804D6"/>
    <w:rsid w:val="00D80E56"/>
    <w:rsid w:val="00D817F4"/>
    <w:rsid w:val="00D823FE"/>
    <w:rsid w:val="00D825BA"/>
    <w:rsid w:val="00D8274B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747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4A7D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DF7C3C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8D0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36C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CA4"/>
    <w:rsid w:val="00E50DC9"/>
    <w:rsid w:val="00E511EB"/>
    <w:rsid w:val="00E513ED"/>
    <w:rsid w:val="00E518E0"/>
    <w:rsid w:val="00E51926"/>
    <w:rsid w:val="00E522DF"/>
    <w:rsid w:val="00E52445"/>
    <w:rsid w:val="00E52A86"/>
    <w:rsid w:val="00E533BC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223"/>
    <w:rsid w:val="00E612C5"/>
    <w:rsid w:val="00E62915"/>
    <w:rsid w:val="00E62A14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A85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53B"/>
    <w:rsid w:val="00E87C5E"/>
    <w:rsid w:val="00E87FA7"/>
    <w:rsid w:val="00E9031E"/>
    <w:rsid w:val="00E90588"/>
    <w:rsid w:val="00E90FF6"/>
    <w:rsid w:val="00E913EE"/>
    <w:rsid w:val="00E92430"/>
    <w:rsid w:val="00E93A55"/>
    <w:rsid w:val="00E944C4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40F1"/>
    <w:rsid w:val="00EB636A"/>
    <w:rsid w:val="00EB63B2"/>
    <w:rsid w:val="00EB6F0A"/>
    <w:rsid w:val="00EB6F0D"/>
    <w:rsid w:val="00EB79C5"/>
    <w:rsid w:val="00EB7F57"/>
    <w:rsid w:val="00EC1034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588"/>
    <w:rsid w:val="00F0290B"/>
    <w:rsid w:val="00F02D5B"/>
    <w:rsid w:val="00F0392C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817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24E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1E4"/>
    <w:rsid w:val="00F26454"/>
    <w:rsid w:val="00F26DB5"/>
    <w:rsid w:val="00F27D1F"/>
    <w:rsid w:val="00F30226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4DB"/>
    <w:rsid w:val="00F41885"/>
    <w:rsid w:val="00F41E05"/>
    <w:rsid w:val="00F42004"/>
    <w:rsid w:val="00F42182"/>
    <w:rsid w:val="00F4234B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1A2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C5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62C"/>
    <w:rsid w:val="00F85862"/>
    <w:rsid w:val="00F85993"/>
    <w:rsid w:val="00F860BA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031A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A96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32CD"/>
    <w:rsid w:val="00FC3835"/>
    <w:rsid w:val="00FC4599"/>
    <w:rsid w:val="00FC50CC"/>
    <w:rsid w:val="00FC5B0B"/>
    <w:rsid w:val="00FC5C2F"/>
    <w:rsid w:val="00FC6247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6A5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868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24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4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4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4555"/>
    <w:pPr>
      <w:outlineLvl w:val="5"/>
    </w:pPr>
  </w:style>
  <w:style w:type="paragraph" w:styleId="7">
    <w:name w:val="heading 7"/>
    <w:basedOn w:val="H6"/>
    <w:next w:val="a"/>
    <w:qFormat/>
    <w:rsid w:val="00724555"/>
    <w:pPr>
      <w:outlineLvl w:val="6"/>
    </w:pPr>
  </w:style>
  <w:style w:type="paragraph" w:styleId="8">
    <w:name w:val="heading 8"/>
    <w:basedOn w:val="1"/>
    <w:next w:val="a"/>
    <w:qFormat/>
    <w:rsid w:val="00724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4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455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455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24555"/>
    <w:pPr>
      <w:ind w:left="1701" w:hanging="1701"/>
    </w:pPr>
  </w:style>
  <w:style w:type="paragraph" w:styleId="40">
    <w:name w:val="toc 4"/>
    <w:basedOn w:val="30"/>
    <w:semiHidden/>
    <w:rsid w:val="00724555"/>
    <w:pPr>
      <w:ind w:left="1418" w:hanging="1418"/>
    </w:pPr>
  </w:style>
  <w:style w:type="paragraph" w:styleId="30">
    <w:name w:val="toc 3"/>
    <w:basedOn w:val="20"/>
    <w:semiHidden/>
    <w:rsid w:val="00724555"/>
    <w:pPr>
      <w:ind w:left="1134" w:hanging="1134"/>
    </w:pPr>
  </w:style>
  <w:style w:type="paragraph" w:styleId="20">
    <w:name w:val="toc 2"/>
    <w:basedOn w:val="10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4555"/>
    <w:pPr>
      <w:ind w:left="284"/>
    </w:pPr>
  </w:style>
  <w:style w:type="paragraph" w:styleId="11">
    <w:name w:val="index 1"/>
    <w:basedOn w:val="a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724555"/>
    <w:pPr>
      <w:outlineLvl w:val="9"/>
    </w:pPr>
  </w:style>
  <w:style w:type="paragraph" w:styleId="22">
    <w:name w:val="List Number 2"/>
    <w:basedOn w:val="a3"/>
    <w:rsid w:val="00724555"/>
    <w:pPr>
      <w:ind w:left="851"/>
    </w:pPr>
  </w:style>
  <w:style w:type="paragraph" w:styleId="a3">
    <w:name w:val="List Number"/>
    <w:basedOn w:val="a4"/>
    <w:rsid w:val="00724555"/>
  </w:style>
  <w:style w:type="paragraph" w:styleId="a4">
    <w:name w:val="List"/>
    <w:basedOn w:val="a"/>
    <w:rsid w:val="0072455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basedOn w:val="a0"/>
    <w:semiHidden/>
    <w:rsid w:val="00724555"/>
    <w:rPr>
      <w:b/>
      <w:position w:val="6"/>
      <w:sz w:val="16"/>
    </w:rPr>
  </w:style>
  <w:style w:type="paragraph" w:styleId="a7">
    <w:name w:val="footnote text"/>
    <w:basedOn w:val="a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a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a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24555"/>
    <w:pPr>
      <w:keepLines/>
      <w:ind w:left="1135" w:hanging="851"/>
    </w:pPr>
  </w:style>
  <w:style w:type="paragraph" w:styleId="90">
    <w:name w:val="toc 9"/>
    <w:basedOn w:val="80"/>
    <w:semiHidden/>
    <w:rsid w:val="00724555"/>
    <w:pPr>
      <w:ind w:left="1418" w:hanging="1418"/>
    </w:pPr>
  </w:style>
  <w:style w:type="paragraph" w:customStyle="1" w:styleId="EX">
    <w:name w:val="EX"/>
    <w:basedOn w:val="a"/>
    <w:rsid w:val="00724555"/>
    <w:pPr>
      <w:keepLines/>
      <w:ind w:left="1702" w:hanging="1418"/>
    </w:pPr>
  </w:style>
  <w:style w:type="paragraph" w:customStyle="1" w:styleId="FP">
    <w:name w:val="FP"/>
    <w:basedOn w:val="a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60">
    <w:name w:val="toc 6"/>
    <w:basedOn w:val="50"/>
    <w:next w:val="a"/>
    <w:semiHidden/>
    <w:rsid w:val="00724555"/>
    <w:pPr>
      <w:ind w:left="1985" w:hanging="1985"/>
    </w:pPr>
  </w:style>
  <w:style w:type="paragraph" w:styleId="70">
    <w:name w:val="toc 7"/>
    <w:basedOn w:val="60"/>
    <w:next w:val="a"/>
    <w:semiHidden/>
    <w:rsid w:val="00724555"/>
    <w:pPr>
      <w:ind w:left="2268" w:hanging="2268"/>
    </w:pPr>
  </w:style>
  <w:style w:type="paragraph" w:styleId="23">
    <w:name w:val="List Bullet 2"/>
    <w:basedOn w:val="a8"/>
    <w:rsid w:val="00724555"/>
    <w:pPr>
      <w:ind w:left="851"/>
    </w:pPr>
  </w:style>
  <w:style w:type="paragraph" w:styleId="a8">
    <w:name w:val="List Bullet"/>
    <w:basedOn w:val="a4"/>
    <w:rsid w:val="00724555"/>
  </w:style>
  <w:style w:type="paragraph" w:styleId="31">
    <w:name w:val="List Bullet 3"/>
    <w:basedOn w:val="23"/>
    <w:rsid w:val="00724555"/>
    <w:pPr>
      <w:ind w:left="1135"/>
    </w:pPr>
  </w:style>
  <w:style w:type="paragraph" w:customStyle="1" w:styleId="EQ">
    <w:name w:val="EQ"/>
    <w:basedOn w:val="a"/>
    <w:next w:val="a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24">
    <w:name w:val="List 2"/>
    <w:basedOn w:val="a4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724555"/>
    <w:pPr>
      <w:ind w:left="1135"/>
    </w:pPr>
  </w:style>
  <w:style w:type="paragraph" w:styleId="41">
    <w:name w:val="List 4"/>
    <w:basedOn w:val="32"/>
    <w:rsid w:val="00724555"/>
    <w:pPr>
      <w:ind w:left="1418"/>
    </w:pPr>
  </w:style>
  <w:style w:type="paragraph" w:styleId="51">
    <w:name w:val="List 5"/>
    <w:basedOn w:val="41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42">
    <w:name w:val="List Bullet 4"/>
    <w:basedOn w:val="31"/>
    <w:rsid w:val="00724555"/>
    <w:pPr>
      <w:ind w:left="1418"/>
    </w:pPr>
  </w:style>
  <w:style w:type="paragraph" w:styleId="52">
    <w:name w:val="List Bullet 5"/>
    <w:basedOn w:val="42"/>
    <w:rsid w:val="00724555"/>
    <w:pPr>
      <w:ind w:left="1702"/>
    </w:pPr>
  </w:style>
  <w:style w:type="paragraph" w:customStyle="1" w:styleId="B1">
    <w:name w:val="B1"/>
    <w:basedOn w:val="a4"/>
    <w:rsid w:val="00724555"/>
  </w:style>
  <w:style w:type="paragraph" w:customStyle="1" w:styleId="B2">
    <w:name w:val="B2"/>
    <w:basedOn w:val="24"/>
    <w:rsid w:val="00724555"/>
  </w:style>
  <w:style w:type="paragraph" w:customStyle="1" w:styleId="B3">
    <w:name w:val="B3"/>
    <w:basedOn w:val="32"/>
    <w:rsid w:val="00724555"/>
  </w:style>
  <w:style w:type="paragraph" w:customStyle="1" w:styleId="B4">
    <w:name w:val="B4"/>
    <w:basedOn w:val="41"/>
    <w:rsid w:val="00724555"/>
  </w:style>
  <w:style w:type="paragraph" w:customStyle="1" w:styleId="B5">
    <w:name w:val="B5"/>
    <w:basedOn w:val="51"/>
    <w:rsid w:val="00724555"/>
  </w:style>
  <w:style w:type="paragraph" w:styleId="a9">
    <w:name w:val="footer"/>
    <w:basedOn w:val="a5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aa">
    <w:name w:val="Hyperlink"/>
    <w:basedOn w:val="a0"/>
    <w:rsid w:val="00724555"/>
    <w:rPr>
      <w:color w:val="0000FF"/>
      <w:u w:val="single"/>
    </w:rPr>
  </w:style>
  <w:style w:type="character" w:styleId="ab">
    <w:name w:val="annotation reference"/>
    <w:basedOn w:val="a0"/>
    <w:semiHidden/>
    <w:rsid w:val="00724555"/>
    <w:rPr>
      <w:sz w:val="16"/>
    </w:rPr>
  </w:style>
  <w:style w:type="paragraph" w:styleId="ac">
    <w:name w:val="annotation text"/>
    <w:basedOn w:val="a"/>
    <w:semiHidden/>
    <w:rsid w:val="00724555"/>
  </w:style>
  <w:style w:type="character" w:styleId="ad">
    <w:name w:val="FollowedHyperlink"/>
    <w:basedOn w:val="a0"/>
    <w:rsid w:val="00724555"/>
    <w:rPr>
      <w:color w:val="800080"/>
      <w:u w:val="single"/>
    </w:rPr>
  </w:style>
  <w:style w:type="paragraph" w:styleId="ae">
    <w:name w:val="Balloon Text"/>
    <w:basedOn w:val="a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24555"/>
  </w:style>
  <w:style w:type="paragraph" w:styleId="af">
    <w:name w:val="Normal (Web)"/>
    <w:basedOn w:val="a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af0">
    <w:name w:val="Strong"/>
    <w:basedOn w:val="a0"/>
    <w:qFormat/>
    <w:rsid w:val="00714B09"/>
    <w:rPr>
      <w:b/>
      <w:bCs/>
    </w:rPr>
  </w:style>
  <w:style w:type="table" w:styleId="af1">
    <w:name w:val="Table Grid"/>
    <w:basedOn w:val="a1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5619DF"/>
  </w:style>
  <w:style w:type="character" w:customStyle="1" w:styleId="1Char">
    <w:name w:val="标题 1 Char"/>
    <w:basedOn w:val="a0"/>
    <w:link w:val="1"/>
    <w:rsid w:val="004F6CEC"/>
    <w:rPr>
      <w:rFonts w:ascii="Arial" w:hAnsi="Arial"/>
      <w:sz w:val="36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Char0">
    <w:name w:val="列出段落 Char"/>
    <w:link w:val="af3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af4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ricsson-my.sharepoint.com/personal/thomas_tovinger_ericsson_com/Documents/1%20aMina_Dok/eSOM/SA5_BIDRAG_MM/Zou%20Lan/2022&#24037;&#20316;/&#26631;&#20934;&#24037;&#20316;/3GPP/SA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ricsson-my.sharepoint.com/personal/thomas_tovinger_ericsson_com/Documents/1%20aMina_Dok/eSOM/SA5_BIDRAG_MM/Zou%20Lan/2022&#24037;&#20316;/&#26631;&#20934;&#24037;&#20316;/3GPP/SA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icsson-my.sharepoint.com/personal/thomas_tovinger_ericsson_com/Documents/1%20aMina_Dok/eSOM/SA5_BIDRAG_MM/Zou%20Lan/2022&#24037;&#20316;/&#26631;&#20934;&#24037;&#20316;/3GPP/SA5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63098-B77B-467E-AD4A-992CDE69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10961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0525</cp:lastModifiedBy>
  <cp:revision>6</cp:revision>
  <cp:lastPrinted>2016-02-02T08:29:00Z</cp:lastPrinted>
  <dcterms:created xsi:type="dcterms:W3CDTF">2022-05-25T20:46:00Z</dcterms:created>
  <dcterms:modified xsi:type="dcterms:W3CDTF">2022-05-27T12:45:00Z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(3)ZlBT98oOv5mSWvK0ow15su1GY446j7hzUFY/eHLgOuk79AqdPoydhPN1dBoX+369HlJ2wY1d
qY3ofsEp6k2/rajKHrWRXkmFH/LIBYoHoyTUf1KgCBIDuQT3EKHn/djzFuRcBZvzTYT/ALHv
HaB8dongWw7Lye1bt0/j7YUSmpREXPAofyFmZC1gpkUV0olWKSFhsHp2Z1pCTfdTxnbfALeL
F1BO5KW34uLwUShlKL</vt:lpwstr>
  </property>
  <property fmtid="{D5CDD505-2E9C-101B-9397-08002B2CF9AE}" pid="34" name="_2015_ms_pID_7253431">
    <vt:lpwstr>Y5ViTnob3LGeMzaPRJYbetjBnUvmPt38+/5ODkIAAehxyAINkaT8jV
pRgyQmCbDojBwwBGupYbOopFZIuIJM381IZd5EysfDSeyRAufiXCGL2yvatYEt2BBHCfdgo6
WynaICpBqsVXlgiYBfbm8Nj5eBu+ieFetflcRzvLZKVQ38gv9Fuuyc4v/qKqx+g5Yd39BHkk
HPRXzsETp62JseTBPkscA4zsuBHPU4B2dosM</vt:lpwstr>
  </property>
  <property fmtid="{D5CDD505-2E9C-101B-9397-08002B2CF9AE}" pid="35" name="_2015_ms_pID_7253432">
    <vt:lpwstr>+A==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1645063097</vt:lpwstr>
  </property>
</Properties>
</file>